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B30B525"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234D9B" w:rsidRPr="0031430C">
          <w:t xml:space="preserve"> </w:t>
        </w:r>
        <w:r w:rsidR="0031430C" w:rsidRPr="0031430C">
          <w:t xml:space="preserve">birželio </w:t>
        </w:r>
        <w:r w:rsidR="00E61260">
          <w:t>29</w:t>
        </w:r>
        <w:r w:rsidR="00234D9B" w:rsidRPr="0031430C">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2B719E2" w14:textId="77777777" w:rsidR="00FC4162" w:rsidRPr="0031430C" w:rsidRDefault="00FC4162" w:rsidP="00FC4162">
      <w:pPr>
        <w:overflowPunct w:val="0"/>
        <w:autoSpaceDE w:val="0"/>
        <w:autoSpaceDN w:val="0"/>
        <w:adjustRightInd w:val="0"/>
        <w:ind w:right="49"/>
        <w:jc w:val="center"/>
        <w:rPr>
          <w:b/>
          <w:szCs w:val="20"/>
        </w:rPr>
      </w:pPr>
      <w:r w:rsidRPr="0031430C">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3AAAEAF2"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w:t>
      </w:r>
      <w:r w:rsidR="00EF7EE0">
        <w:rPr>
          <w:bCs w:val="0"/>
        </w:rPr>
        <w:t xml:space="preserve"> 16 straipsnio 1 dalimi,</w:t>
      </w:r>
      <w:r w:rsidRPr="00C9202C">
        <w:rPr>
          <w:bCs w:val="0"/>
        </w:rPr>
        <w:t xml:space="preserve">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110D5">
      <w:pPr>
        <w:pStyle w:val="Pagrindinistekstas"/>
        <w:spacing w:line="360" w:lineRule="auto"/>
        <w:ind w:firstLine="66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C4162">
      <w:pPr>
        <w:pStyle w:val="Pagrindinistekstas"/>
        <w:spacing w:line="360" w:lineRule="auto"/>
        <w:ind w:firstLine="66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240F4967" w:rsidR="00FC4162" w:rsidRPr="000F31B7" w:rsidRDefault="00FC4162" w:rsidP="00FC4162">
      <w:pPr>
        <w:tabs>
          <w:tab w:val="right" w:pos="9923"/>
        </w:tabs>
        <w:overflowPunct w:val="0"/>
        <w:autoSpaceDE w:val="0"/>
        <w:autoSpaceDN w:val="0"/>
        <w:adjustRightInd w:val="0"/>
        <w:ind w:right="49"/>
      </w:pPr>
      <w:r w:rsidRPr="000F31B7">
        <w:t>Meras</w:t>
      </w:r>
      <w:r w:rsidR="00E61260">
        <w:t xml:space="preserve">                                                                                                                                    Kęstutis </w:t>
      </w:r>
      <w:proofErr w:type="spellStart"/>
      <w:r w:rsidR="00E61260">
        <w:t>Tubis</w:t>
      </w:r>
      <w:proofErr w:type="spellEnd"/>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21083A">
      <w:pPr>
        <w:ind w:left="5040"/>
      </w:pPr>
      <w:r>
        <w:t>Anykščių</w:t>
      </w:r>
      <w:r w:rsidR="00047929" w:rsidRPr="007F774C">
        <w:t xml:space="preserve"> rajono savivaldybės tarybos</w:t>
      </w:r>
    </w:p>
    <w:p w14:paraId="696FB6DF" w14:textId="613BC98D" w:rsidR="00047929" w:rsidRPr="00C27CA1" w:rsidRDefault="00047929" w:rsidP="00BB65E8">
      <w:pPr>
        <w:ind w:left="2160" w:firstLine="720"/>
      </w:pPr>
      <w:bookmarkStart w:id="3" w:name="_Hlk104886283"/>
      <w:r w:rsidRPr="00C27CA1">
        <w:t xml:space="preserve">                         </w:t>
      </w:r>
      <w:r w:rsidR="00E95D1F" w:rsidRPr="00C27CA1">
        <w:t xml:space="preserve">          </w:t>
      </w:r>
      <w:r w:rsidR="008B31F2" w:rsidRPr="00C27CA1">
        <w:tab/>
      </w:r>
      <w:r w:rsidR="007F3AE2" w:rsidRPr="00C27CA1">
        <w:t>2</w:t>
      </w:r>
      <w:r w:rsidR="006D0C6D" w:rsidRPr="00C27CA1">
        <w:t>0</w:t>
      </w:r>
      <w:r w:rsidR="00726C4B" w:rsidRPr="00C27CA1">
        <w:t>2</w:t>
      </w:r>
      <w:r w:rsidR="00702E12" w:rsidRPr="00C27CA1">
        <w:t>3</w:t>
      </w:r>
      <w:r w:rsidR="00726C4B" w:rsidRPr="00C27CA1">
        <w:t xml:space="preserve"> m.</w:t>
      </w:r>
      <w:r w:rsidR="00702E12" w:rsidRPr="00C27CA1">
        <w:t xml:space="preserve"> </w:t>
      </w:r>
      <w:r w:rsidR="00C27CA1" w:rsidRPr="00C27CA1">
        <w:t xml:space="preserve">birželio </w:t>
      </w:r>
      <w:r w:rsidR="00033395">
        <w:t>29</w:t>
      </w:r>
      <w:r w:rsidR="00C27CA1" w:rsidRPr="00C27CA1">
        <w:t xml:space="preserve"> </w:t>
      </w:r>
      <w:r w:rsidR="00702E12" w:rsidRPr="00C27CA1">
        <w:t>d</w:t>
      </w:r>
      <w:r w:rsidRPr="00C27CA1">
        <w:t>. sprendimo Nr. 1-T</w:t>
      </w:r>
      <w:r w:rsidR="00887C9D" w:rsidRPr="00C27CA1">
        <w:t>-</w:t>
      </w:r>
    </w:p>
    <w:p w14:paraId="7DC770B6" w14:textId="55102BC7" w:rsidR="00047929" w:rsidRPr="007F774C" w:rsidRDefault="00047929" w:rsidP="00625DA6">
      <w:pPr>
        <w:ind w:left="2880" w:firstLine="720"/>
      </w:pPr>
      <w:r w:rsidRPr="007F774C">
        <w:t xml:space="preserve">                         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31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93"/>
        <w:gridCol w:w="1417"/>
        <w:gridCol w:w="1843"/>
        <w:gridCol w:w="709"/>
        <w:gridCol w:w="1026"/>
        <w:gridCol w:w="1242"/>
        <w:gridCol w:w="1275"/>
      </w:tblGrid>
      <w:tr w:rsidR="005623AB" w:rsidRPr="005623AB" w14:paraId="11DDD525" w14:textId="77777777" w:rsidTr="003A210F">
        <w:trPr>
          <w:trHeight w:val="968"/>
        </w:trPr>
        <w:tc>
          <w:tcPr>
            <w:tcW w:w="709"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2093"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417"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709" w:type="dxa"/>
            <w:vAlign w:val="center"/>
          </w:tcPr>
          <w:p w14:paraId="2D932B3C" w14:textId="1E3EC6AF" w:rsidR="00D03DA3" w:rsidRPr="005623AB" w:rsidRDefault="00D03DA3" w:rsidP="00F30698">
            <w:pPr>
              <w:jc w:val="center"/>
              <w:rPr>
                <w:sz w:val="22"/>
                <w:szCs w:val="22"/>
              </w:rPr>
            </w:pPr>
            <w:r w:rsidRPr="005623AB">
              <w:rPr>
                <w:sz w:val="22"/>
                <w:szCs w:val="22"/>
              </w:rPr>
              <w:t>Ilgis</w:t>
            </w:r>
            <w:r w:rsidR="00B63A22">
              <w:rPr>
                <w:sz w:val="22"/>
                <w:szCs w:val="22"/>
              </w:rPr>
              <w:t xml:space="preserve"> (m)</w:t>
            </w:r>
          </w:p>
        </w:tc>
        <w:tc>
          <w:tcPr>
            <w:tcW w:w="1026" w:type="dxa"/>
            <w:shd w:val="clear" w:color="auto" w:fill="auto"/>
            <w:vAlign w:val="center"/>
          </w:tcPr>
          <w:p w14:paraId="602D31A3" w14:textId="77777777" w:rsidR="00CE3FF9" w:rsidRPr="00245AAF" w:rsidRDefault="00CE3FF9" w:rsidP="00F30698">
            <w:pPr>
              <w:jc w:val="center"/>
              <w:rPr>
                <w:sz w:val="22"/>
                <w:szCs w:val="22"/>
              </w:rPr>
            </w:pPr>
          </w:p>
          <w:p w14:paraId="01EE5AB1" w14:textId="67310F84" w:rsidR="00D03DA3" w:rsidRPr="00245AAF" w:rsidRDefault="00D03DA3" w:rsidP="00F30698">
            <w:pPr>
              <w:jc w:val="center"/>
              <w:rPr>
                <w:sz w:val="22"/>
                <w:szCs w:val="22"/>
              </w:rPr>
            </w:pPr>
            <w:r w:rsidRPr="00245AAF">
              <w:rPr>
                <w:sz w:val="22"/>
                <w:szCs w:val="22"/>
              </w:rPr>
              <w:t>Eil. Nr.</w:t>
            </w:r>
          </w:p>
          <w:p w14:paraId="3019ED20" w14:textId="6E84E39A" w:rsidR="00D03DA3" w:rsidRPr="00245AAF" w:rsidRDefault="00B30EB7" w:rsidP="00F30698">
            <w:pPr>
              <w:jc w:val="center"/>
              <w:rPr>
                <w:sz w:val="22"/>
                <w:szCs w:val="22"/>
              </w:rPr>
            </w:pPr>
            <w:proofErr w:type="spellStart"/>
            <w:r w:rsidRPr="00245AAF">
              <w:rPr>
                <w:sz w:val="22"/>
                <w:szCs w:val="22"/>
              </w:rPr>
              <w:t>a</w:t>
            </w:r>
            <w:r w:rsidR="00D03DA3" w:rsidRPr="00245AAF">
              <w:rPr>
                <w:sz w:val="22"/>
                <w:szCs w:val="22"/>
              </w:rPr>
              <w:t>pskai</w:t>
            </w:r>
            <w:proofErr w:type="spellEnd"/>
            <w:r w:rsidRPr="00245AAF">
              <w:rPr>
                <w:sz w:val="22"/>
                <w:szCs w:val="22"/>
              </w:rPr>
              <w:t>-</w:t>
            </w:r>
            <w:r w:rsidR="00D03DA3" w:rsidRPr="00245AAF">
              <w:rPr>
                <w:sz w:val="22"/>
                <w:szCs w:val="22"/>
              </w:rPr>
              <w:t>toje</w:t>
            </w:r>
          </w:p>
          <w:p w14:paraId="6DAAC0A3" w14:textId="77777777" w:rsidR="00D03DA3" w:rsidRPr="00245AAF" w:rsidRDefault="00D03DA3" w:rsidP="00F30698">
            <w:pPr>
              <w:jc w:val="center"/>
              <w:rPr>
                <w:sz w:val="22"/>
                <w:szCs w:val="22"/>
              </w:rPr>
            </w:pPr>
          </w:p>
        </w:tc>
        <w:tc>
          <w:tcPr>
            <w:tcW w:w="1242" w:type="dxa"/>
            <w:shd w:val="clear" w:color="auto" w:fill="auto"/>
            <w:vAlign w:val="center"/>
          </w:tcPr>
          <w:p w14:paraId="4AAD2028" w14:textId="77777777" w:rsidR="00D03DA3" w:rsidRPr="00DA47BB" w:rsidRDefault="00D03DA3" w:rsidP="00F30698">
            <w:pPr>
              <w:jc w:val="center"/>
              <w:rPr>
                <w:sz w:val="22"/>
                <w:szCs w:val="22"/>
              </w:rPr>
            </w:pPr>
            <w:r w:rsidRPr="00DA47BB">
              <w:rPr>
                <w:sz w:val="22"/>
                <w:szCs w:val="22"/>
              </w:rPr>
              <w:t>Įsigijimo</w:t>
            </w:r>
          </w:p>
          <w:p w14:paraId="6EB76A95" w14:textId="77777777" w:rsidR="00D03DA3" w:rsidRPr="00DA47BB" w:rsidRDefault="00D03DA3" w:rsidP="00F30698">
            <w:pPr>
              <w:jc w:val="center"/>
              <w:rPr>
                <w:sz w:val="22"/>
                <w:szCs w:val="22"/>
              </w:rPr>
            </w:pPr>
            <w:r w:rsidRPr="00DA47BB">
              <w:rPr>
                <w:sz w:val="22"/>
                <w:szCs w:val="22"/>
              </w:rPr>
              <w:t>kaina,</w:t>
            </w:r>
          </w:p>
          <w:p w14:paraId="0D80BDFC" w14:textId="77777777" w:rsidR="00D03DA3" w:rsidRPr="00DA47BB" w:rsidRDefault="00D03DA3" w:rsidP="00F30698">
            <w:pPr>
              <w:jc w:val="center"/>
              <w:rPr>
                <w:sz w:val="22"/>
                <w:szCs w:val="22"/>
              </w:rPr>
            </w:pPr>
            <w:r w:rsidRPr="00DA47BB">
              <w:rPr>
                <w:sz w:val="22"/>
                <w:szCs w:val="22"/>
              </w:rPr>
              <w:t>Eur</w:t>
            </w:r>
          </w:p>
        </w:tc>
        <w:tc>
          <w:tcPr>
            <w:tcW w:w="1275" w:type="dxa"/>
            <w:shd w:val="clear" w:color="auto" w:fill="auto"/>
            <w:vAlign w:val="center"/>
          </w:tcPr>
          <w:p w14:paraId="1F0516BC" w14:textId="77777777" w:rsidR="00D03DA3" w:rsidRPr="00DA47BB" w:rsidRDefault="00D03DA3" w:rsidP="00F30698">
            <w:pPr>
              <w:jc w:val="center"/>
              <w:rPr>
                <w:sz w:val="22"/>
                <w:szCs w:val="22"/>
              </w:rPr>
            </w:pPr>
            <w:r w:rsidRPr="00DA47BB">
              <w:rPr>
                <w:sz w:val="22"/>
                <w:szCs w:val="22"/>
              </w:rPr>
              <w:t>Likutinė</w:t>
            </w:r>
          </w:p>
          <w:p w14:paraId="2145E7E4" w14:textId="77777777" w:rsidR="00D03DA3" w:rsidRPr="00DA47BB" w:rsidRDefault="00D03DA3" w:rsidP="00F30698">
            <w:pPr>
              <w:jc w:val="center"/>
              <w:rPr>
                <w:sz w:val="22"/>
                <w:szCs w:val="22"/>
              </w:rPr>
            </w:pPr>
            <w:r w:rsidRPr="00DA47BB">
              <w:rPr>
                <w:sz w:val="22"/>
                <w:szCs w:val="22"/>
              </w:rPr>
              <w:t>vertė, Eur</w:t>
            </w:r>
          </w:p>
        </w:tc>
      </w:tr>
      <w:tr w:rsidR="00D5109E" w:rsidRPr="005623AB" w14:paraId="21E8E30E" w14:textId="77777777" w:rsidTr="003A210F">
        <w:trPr>
          <w:trHeight w:val="460"/>
        </w:trPr>
        <w:tc>
          <w:tcPr>
            <w:tcW w:w="709" w:type="dxa"/>
            <w:vMerge w:val="restart"/>
            <w:shd w:val="clear" w:color="auto" w:fill="auto"/>
          </w:tcPr>
          <w:p w14:paraId="15A9BCF0" w14:textId="77777777" w:rsidR="00D5109E" w:rsidRPr="005623AB" w:rsidRDefault="00D5109E" w:rsidP="000549DA">
            <w:pPr>
              <w:numPr>
                <w:ilvl w:val="0"/>
                <w:numId w:val="3"/>
              </w:numPr>
              <w:jc w:val="right"/>
            </w:pPr>
          </w:p>
        </w:tc>
        <w:tc>
          <w:tcPr>
            <w:tcW w:w="2093" w:type="dxa"/>
            <w:vMerge w:val="restart"/>
          </w:tcPr>
          <w:p w14:paraId="2BC2104A" w14:textId="10C11C1C" w:rsidR="00D5109E" w:rsidRPr="004F6E03" w:rsidRDefault="00D5109E" w:rsidP="000549DA">
            <w:r>
              <w:t>Vytauto gatvė</w:t>
            </w:r>
          </w:p>
        </w:tc>
        <w:tc>
          <w:tcPr>
            <w:tcW w:w="1417" w:type="dxa"/>
            <w:vMerge w:val="restart"/>
          </w:tcPr>
          <w:p w14:paraId="4EF7BD33" w14:textId="3889ADF2" w:rsidR="00D5109E" w:rsidRPr="004F6E03" w:rsidRDefault="00D5109E" w:rsidP="000549DA">
            <w:r>
              <w:t>Vytauto g., Anykščių m., Anykščių r. sav.</w:t>
            </w:r>
          </w:p>
        </w:tc>
        <w:tc>
          <w:tcPr>
            <w:tcW w:w="1843" w:type="dxa"/>
            <w:vAlign w:val="center"/>
          </w:tcPr>
          <w:p w14:paraId="112230F6" w14:textId="4678DC79" w:rsidR="00D5109E" w:rsidRPr="004F6E03" w:rsidRDefault="00D5109E" w:rsidP="00D5109E">
            <w:pPr>
              <w:jc w:val="center"/>
            </w:pPr>
            <w:r>
              <w:t>4400-6078-7868</w:t>
            </w:r>
          </w:p>
        </w:tc>
        <w:tc>
          <w:tcPr>
            <w:tcW w:w="709" w:type="dxa"/>
            <w:vAlign w:val="center"/>
          </w:tcPr>
          <w:p w14:paraId="67BD0244" w14:textId="25EA3BD8" w:rsidR="00D5109E" w:rsidRPr="004F6E03" w:rsidRDefault="00D5109E" w:rsidP="00D5109E">
            <w:pPr>
              <w:jc w:val="center"/>
            </w:pPr>
            <w:r>
              <w:t>90</w:t>
            </w:r>
          </w:p>
        </w:tc>
        <w:tc>
          <w:tcPr>
            <w:tcW w:w="1026" w:type="dxa"/>
            <w:vMerge w:val="restart"/>
            <w:tcBorders>
              <w:top w:val="single" w:sz="4" w:space="0" w:color="auto"/>
              <w:left w:val="single" w:sz="4" w:space="0" w:color="auto"/>
              <w:right w:val="single" w:sz="4" w:space="0" w:color="auto"/>
            </w:tcBorders>
          </w:tcPr>
          <w:p w14:paraId="590CCDAF" w14:textId="2E69CF33" w:rsidR="00D5109E" w:rsidRPr="00245AAF" w:rsidRDefault="007D40A0" w:rsidP="000549DA">
            <w:pPr>
              <w:jc w:val="right"/>
              <w:rPr>
                <w:sz w:val="22"/>
                <w:szCs w:val="22"/>
              </w:rPr>
            </w:pPr>
            <w:r>
              <w:rPr>
                <w:sz w:val="22"/>
                <w:szCs w:val="22"/>
              </w:rPr>
              <w:t>006501</w:t>
            </w:r>
          </w:p>
        </w:tc>
        <w:tc>
          <w:tcPr>
            <w:tcW w:w="1242" w:type="dxa"/>
            <w:vMerge w:val="restart"/>
          </w:tcPr>
          <w:p w14:paraId="5B3B8A64" w14:textId="263B2FD9" w:rsidR="00D5109E" w:rsidRPr="004F6E03" w:rsidRDefault="00CA709E" w:rsidP="000549DA">
            <w:pPr>
              <w:jc w:val="right"/>
            </w:pPr>
            <w:r>
              <w:t>58471,68</w:t>
            </w:r>
          </w:p>
        </w:tc>
        <w:tc>
          <w:tcPr>
            <w:tcW w:w="1275" w:type="dxa"/>
            <w:vMerge w:val="restart"/>
          </w:tcPr>
          <w:p w14:paraId="1638F3AD" w14:textId="6A8D1B72" w:rsidR="00D5109E" w:rsidRPr="005623AB" w:rsidRDefault="00CA709E" w:rsidP="000549DA">
            <w:pPr>
              <w:jc w:val="right"/>
            </w:pPr>
            <w:r>
              <w:t>0,00</w:t>
            </w:r>
          </w:p>
        </w:tc>
      </w:tr>
      <w:tr w:rsidR="00D5109E" w:rsidRPr="005623AB" w14:paraId="688618C4" w14:textId="77777777" w:rsidTr="003A210F">
        <w:trPr>
          <w:trHeight w:val="424"/>
        </w:trPr>
        <w:tc>
          <w:tcPr>
            <w:tcW w:w="709" w:type="dxa"/>
            <w:vMerge/>
            <w:shd w:val="clear" w:color="auto" w:fill="auto"/>
          </w:tcPr>
          <w:p w14:paraId="6791A3C7" w14:textId="77777777" w:rsidR="00D5109E" w:rsidRPr="00234D9B" w:rsidRDefault="00D5109E" w:rsidP="000549DA">
            <w:pPr>
              <w:numPr>
                <w:ilvl w:val="0"/>
                <w:numId w:val="3"/>
              </w:numPr>
              <w:jc w:val="right"/>
              <w:rPr>
                <w:color w:val="FF0000"/>
              </w:rPr>
            </w:pPr>
          </w:p>
        </w:tc>
        <w:tc>
          <w:tcPr>
            <w:tcW w:w="2093" w:type="dxa"/>
            <w:vMerge/>
          </w:tcPr>
          <w:p w14:paraId="59450A9E" w14:textId="77777777" w:rsidR="00D5109E" w:rsidRPr="00234D9B" w:rsidRDefault="00D5109E" w:rsidP="000549DA">
            <w:pPr>
              <w:rPr>
                <w:color w:val="FF0000"/>
              </w:rPr>
            </w:pPr>
          </w:p>
        </w:tc>
        <w:tc>
          <w:tcPr>
            <w:tcW w:w="1417" w:type="dxa"/>
            <w:vMerge/>
          </w:tcPr>
          <w:p w14:paraId="48B53CDE" w14:textId="77777777" w:rsidR="00D5109E" w:rsidRPr="00234D9B" w:rsidRDefault="00D5109E" w:rsidP="000549DA">
            <w:pPr>
              <w:rPr>
                <w:color w:val="FF0000"/>
              </w:rPr>
            </w:pPr>
          </w:p>
        </w:tc>
        <w:tc>
          <w:tcPr>
            <w:tcW w:w="1843" w:type="dxa"/>
            <w:vAlign w:val="center"/>
          </w:tcPr>
          <w:p w14:paraId="6BECF8F2" w14:textId="11BB222A" w:rsidR="00D5109E" w:rsidRPr="002F0F66" w:rsidRDefault="002F0F66" w:rsidP="00D5109E">
            <w:pPr>
              <w:jc w:val="center"/>
            </w:pPr>
            <w:r w:rsidRPr="002F0F66">
              <w:t>4400-6078-7880</w:t>
            </w:r>
          </w:p>
        </w:tc>
        <w:tc>
          <w:tcPr>
            <w:tcW w:w="709" w:type="dxa"/>
            <w:vAlign w:val="center"/>
          </w:tcPr>
          <w:p w14:paraId="7D17561E" w14:textId="339A43AE" w:rsidR="00D5109E" w:rsidRPr="002F0F66" w:rsidRDefault="002F0F66" w:rsidP="00D5109E">
            <w:pPr>
              <w:jc w:val="center"/>
            </w:pPr>
            <w:r w:rsidRPr="002F0F66">
              <w:t>60</w:t>
            </w:r>
          </w:p>
        </w:tc>
        <w:tc>
          <w:tcPr>
            <w:tcW w:w="1026" w:type="dxa"/>
            <w:vMerge/>
            <w:tcBorders>
              <w:left w:val="single" w:sz="4" w:space="0" w:color="auto"/>
              <w:right w:val="single" w:sz="4" w:space="0" w:color="auto"/>
            </w:tcBorders>
          </w:tcPr>
          <w:p w14:paraId="034FC6FF" w14:textId="77777777" w:rsidR="00D5109E" w:rsidRPr="00234D9B" w:rsidRDefault="00D5109E" w:rsidP="000549DA">
            <w:pPr>
              <w:jc w:val="right"/>
              <w:rPr>
                <w:color w:val="FF0000"/>
                <w:sz w:val="22"/>
                <w:szCs w:val="22"/>
              </w:rPr>
            </w:pPr>
          </w:p>
        </w:tc>
        <w:tc>
          <w:tcPr>
            <w:tcW w:w="1242" w:type="dxa"/>
            <w:vMerge/>
          </w:tcPr>
          <w:p w14:paraId="2691CF1F" w14:textId="77777777" w:rsidR="00D5109E" w:rsidRPr="00234D9B" w:rsidRDefault="00D5109E" w:rsidP="000549DA">
            <w:pPr>
              <w:jc w:val="right"/>
              <w:rPr>
                <w:color w:val="FF0000"/>
              </w:rPr>
            </w:pPr>
          </w:p>
        </w:tc>
        <w:tc>
          <w:tcPr>
            <w:tcW w:w="1275" w:type="dxa"/>
            <w:vMerge/>
          </w:tcPr>
          <w:p w14:paraId="42C3B1BB" w14:textId="77777777" w:rsidR="00D5109E" w:rsidRPr="00234D9B" w:rsidRDefault="00D5109E" w:rsidP="000549DA">
            <w:pPr>
              <w:jc w:val="right"/>
              <w:rPr>
                <w:color w:val="FF0000"/>
              </w:rPr>
            </w:pPr>
          </w:p>
        </w:tc>
      </w:tr>
      <w:tr w:rsidR="00D5109E" w:rsidRPr="005623AB" w14:paraId="17D22E17" w14:textId="77777777" w:rsidTr="003A210F">
        <w:trPr>
          <w:trHeight w:val="270"/>
        </w:trPr>
        <w:tc>
          <w:tcPr>
            <w:tcW w:w="709" w:type="dxa"/>
            <w:vMerge/>
            <w:shd w:val="clear" w:color="auto" w:fill="auto"/>
          </w:tcPr>
          <w:p w14:paraId="4FEE5FF2" w14:textId="77777777" w:rsidR="00D5109E" w:rsidRPr="00234D9B" w:rsidRDefault="00D5109E" w:rsidP="000549DA">
            <w:pPr>
              <w:numPr>
                <w:ilvl w:val="0"/>
                <w:numId w:val="3"/>
              </w:numPr>
              <w:jc w:val="right"/>
              <w:rPr>
                <w:color w:val="FF0000"/>
              </w:rPr>
            </w:pPr>
          </w:p>
        </w:tc>
        <w:tc>
          <w:tcPr>
            <w:tcW w:w="2093" w:type="dxa"/>
            <w:vMerge/>
          </w:tcPr>
          <w:p w14:paraId="06E3A5C7" w14:textId="77777777" w:rsidR="00D5109E" w:rsidRPr="00234D9B" w:rsidRDefault="00D5109E" w:rsidP="000549DA">
            <w:pPr>
              <w:rPr>
                <w:color w:val="FF0000"/>
              </w:rPr>
            </w:pPr>
          </w:p>
        </w:tc>
        <w:tc>
          <w:tcPr>
            <w:tcW w:w="1417" w:type="dxa"/>
            <w:vMerge/>
          </w:tcPr>
          <w:p w14:paraId="665B751E" w14:textId="77777777" w:rsidR="00D5109E" w:rsidRPr="00234D9B" w:rsidRDefault="00D5109E" w:rsidP="000549DA">
            <w:pPr>
              <w:rPr>
                <w:color w:val="FF0000"/>
              </w:rPr>
            </w:pPr>
          </w:p>
        </w:tc>
        <w:tc>
          <w:tcPr>
            <w:tcW w:w="1843" w:type="dxa"/>
            <w:vAlign w:val="center"/>
          </w:tcPr>
          <w:p w14:paraId="5DA8F815" w14:textId="1D372A2B" w:rsidR="00D5109E" w:rsidRPr="002F0F66" w:rsidRDefault="002F0F66" w:rsidP="00D5109E">
            <w:pPr>
              <w:jc w:val="center"/>
            </w:pPr>
            <w:r w:rsidRPr="002F0F66">
              <w:t>4400-6078-7879</w:t>
            </w:r>
          </w:p>
        </w:tc>
        <w:tc>
          <w:tcPr>
            <w:tcW w:w="709" w:type="dxa"/>
            <w:vAlign w:val="center"/>
          </w:tcPr>
          <w:p w14:paraId="364224F5" w14:textId="4DA06488" w:rsidR="00D5109E" w:rsidRPr="002F0F66" w:rsidRDefault="002F0F66" w:rsidP="00D5109E">
            <w:pPr>
              <w:jc w:val="center"/>
            </w:pPr>
            <w:r w:rsidRPr="002F0F66">
              <w:t>96</w:t>
            </w:r>
          </w:p>
        </w:tc>
        <w:tc>
          <w:tcPr>
            <w:tcW w:w="1026" w:type="dxa"/>
            <w:vMerge/>
            <w:tcBorders>
              <w:left w:val="single" w:sz="4" w:space="0" w:color="auto"/>
              <w:bottom w:val="single" w:sz="4" w:space="0" w:color="auto"/>
              <w:right w:val="single" w:sz="4" w:space="0" w:color="auto"/>
            </w:tcBorders>
          </w:tcPr>
          <w:p w14:paraId="229090FD" w14:textId="77777777" w:rsidR="00D5109E" w:rsidRPr="00234D9B" w:rsidRDefault="00D5109E" w:rsidP="000549DA">
            <w:pPr>
              <w:jc w:val="right"/>
              <w:rPr>
                <w:color w:val="FF0000"/>
                <w:sz w:val="22"/>
                <w:szCs w:val="22"/>
              </w:rPr>
            </w:pPr>
          </w:p>
        </w:tc>
        <w:tc>
          <w:tcPr>
            <w:tcW w:w="1242" w:type="dxa"/>
            <w:vMerge/>
          </w:tcPr>
          <w:p w14:paraId="1F17066A" w14:textId="77777777" w:rsidR="00D5109E" w:rsidRPr="00234D9B" w:rsidRDefault="00D5109E" w:rsidP="000549DA">
            <w:pPr>
              <w:jc w:val="right"/>
              <w:rPr>
                <w:color w:val="FF0000"/>
              </w:rPr>
            </w:pPr>
          </w:p>
        </w:tc>
        <w:tc>
          <w:tcPr>
            <w:tcW w:w="1275" w:type="dxa"/>
            <w:vMerge/>
          </w:tcPr>
          <w:p w14:paraId="515DD571" w14:textId="77777777" w:rsidR="00D5109E" w:rsidRPr="00234D9B" w:rsidRDefault="00D5109E" w:rsidP="000549DA">
            <w:pPr>
              <w:jc w:val="right"/>
              <w:rPr>
                <w:color w:val="FF0000"/>
              </w:rPr>
            </w:pPr>
          </w:p>
        </w:tc>
      </w:tr>
      <w:tr w:rsidR="00537DB6" w:rsidRPr="00537DB6" w14:paraId="297A89F8" w14:textId="77777777" w:rsidTr="003A210F">
        <w:trPr>
          <w:trHeight w:val="270"/>
        </w:trPr>
        <w:tc>
          <w:tcPr>
            <w:tcW w:w="709" w:type="dxa"/>
            <w:shd w:val="clear" w:color="auto" w:fill="auto"/>
          </w:tcPr>
          <w:p w14:paraId="2F8E6EF6" w14:textId="77777777" w:rsidR="00DF0CEC" w:rsidRPr="00537DB6" w:rsidRDefault="00DF0CEC" w:rsidP="000549DA">
            <w:pPr>
              <w:numPr>
                <w:ilvl w:val="0"/>
                <w:numId w:val="3"/>
              </w:numPr>
              <w:jc w:val="right"/>
            </w:pPr>
          </w:p>
        </w:tc>
        <w:tc>
          <w:tcPr>
            <w:tcW w:w="2093" w:type="dxa"/>
          </w:tcPr>
          <w:p w14:paraId="06438F8A" w14:textId="2D5E45AF" w:rsidR="00DF0CEC" w:rsidRPr="00537DB6" w:rsidRDefault="00DF0CEC" w:rsidP="000549DA">
            <w:r w:rsidRPr="00537DB6">
              <w:t>Kelias Nr. A</w:t>
            </w:r>
            <w:r w:rsidR="00537DB6" w:rsidRPr="00537DB6">
              <w:t>11</w:t>
            </w:r>
            <w:r w:rsidR="00241FEB" w:rsidRPr="00537DB6">
              <w:t xml:space="preserve"> </w:t>
            </w:r>
            <w:r w:rsidR="00E315E7" w:rsidRPr="00537DB6">
              <w:t>(</w:t>
            </w:r>
            <w:r w:rsidRPr="00537DB6">
              <w:t xml:space="preserve">Privažiuojamasis kelias </w:t>
            </w:r>
            <w:r w:rsidR="00537DB6" w:rsidRPr="00537DB6">
              <w:t xml:space="preserve">iki dirbamų laukų nuo Eglių g., </w:t>
            </w:r>
            <w:proofErr w:type="spellStart"/>
            <w:r w:rsidR="00537DB6" w:rsidRPr="00537DB6">
              <w:t>Kuniškių</w:t>
            </w:r>
            <w:proofErr w:type="spellEnd"/>
            <w:r w:rsidR="00537DB6" w:rsidRPr="00537DB6">
              <w:t xml:space="preserve"> k</w:t>
            </w:r>
            <w:r w:rsidRPr="00537DB6">
              <w:t>.</w:t>
            </w:r>
            <w:r w:rsidR="00537DB6" w:rsidRPr="00537DB6">
              <w:t>, II</w:t>
            </w:r>
            <w:r w:rsidR="00E315E7" w:rsidRPr="00537DB6">
              <w:t>)</w:t>
            </w:r>
          </w:p>
        </w:tc>
        <w:tc>
          <w:tcPr>
            <w:tcW w:w="1417" w:type="dxa"/>
          </w:tcPr>
          <w:p w14:paraId="68E64F23" w14:textId="004D9362" w:rsidR="00DF0CEC" w:rsidRPr="00537DB6" w:rsidRDefault="00537DB6" w:rsidP="000549DA">
            <w:proofErr w:type="spellStart"/>
            <w:r w:rsidRPr="00537DB6">
              <w:t>Kuniškių</w:t>
            </w:r>
            <w:proofErr w:type="spellEnd"/>
            <w:r w:rsidRPr="00537DB6">
              <w:t xml:space="preserve"> k.</w:t>
            </w:r>
            <w:r w:rsidR="00DF0CEC" w:rsidRPr="00537DB6">
              <w:t>, Anykščių r. sav.</w:t>
            </w:r>
          </w:p>
        </w:tc>
        <w:tc>
          <w:tcPr>
            <w:tcW w:w="1843" w:type="dxa"/>
          </w:tcPr>
          <w:p w14:paraId="74100F7C" w14:textId="7981B86E" w:rsidR="00DF0CEC" w:rsidRPr="00537DB6" w:rsidRDefault="00DF0CEC" w:rsidP="000549DA">
            <w:pPr>
              <w:jc w:val="center"/>
            </w:pPr>
            <w:r w:rsidRPr="00537DB6">
              <w:t>4400-</w:t>
            </w:r>
            <w:r w:rsidR="00537DB6">
              <w:t>6090-2970</w:t>
            </w:r>
          </w:p>
          <w:p w14:paraId="333A3822" w14:textId="77777777" w:rsidR="00234D9B" w:rsidRPr="00537DB6" w:rsidRDefault="00234D9B" w:rsidP="000549DA">
            <w:pPr>
              <w:jc w:val="center"/>
            </w:pPr>
          </w:p>
          <w:p w14:paraId="6676DFC8" w14:textId="34E1104D" w:rsidR="00234D9B" w:rsidRPr="00537DB6" w:rsidRDefault="00234D9B" w:rsidP="000549DA">
            <w:pPr>
              <w:jc w:val="center"/>
            </w:pPr>
          </w:p>
        </w:tc>
        <w:tc>
          <w:tcPr>
            <w:tcW w:w="709" w:type="dxa"/>
          </w:tcPr>
          <w:p w14:paraId="7973F556" w14:textId="73CB448E" w:rsidR="00DF0CEC" w:rsidRPr="00537DB6" w:rsidRDefault="00537DB6" w:rsidP="000549DA">
            <w:pPr>
              <w:jc w:val="right"/>
            </w:pPr>
            <w:r>
              <w:t>586</w:t>
            </w:r>
          </w:p>
        </w:tc>
        <w:tc>
          <w:tcPr>
            <w:tcW w:w="1026" w:type="dxa"/>
            <w:tcBorders>
              <w:top w:val="single" w:sz="4" w:space="0" w:color="auto"/>
              <w:left w:val="single" w:sz="4" w:space="0" w:color="auto"/>
              <w:bottom w:val="single" w:sz="4" w:space="0" w:color="auto"/>
              <w:right w:val="single" w:sz="4" w:space="0" w:color="auto"/>
            </w:tcBorders>
          </w:tcPr>
          <w:p w14:paraId="7097E3D8" w14:textId="4BA52721" w:rsidR="00DF0CEC" w:rsidRPr="00537DB6" w:rsidRDefault="00537DB6" w:rsidP="000549DA">
            <w:pPr>
              <w:jc w:val="right"/>
              <w:rPr>
                <w:sz w:val="22"/>
                <w:szCs w:val="22"/>
              </w:rPr>
            </w:pPr>
            <w:r>
              <w:rPr>
                <w:sz w:val="22"/>
                <w:szCs w:val="22"/>
              </w:rPr>
              <w:t>012751</w:t>
            </w:r>
          </w:p>
        </w:tc>
        <w:tc>
          <w:tcPr>
            <w:tcW w:w="1242" w:type="dxa"/>
          </w:tcPr>
          <w:p w14:paraId="0E0CBC33" w14:textId="7C2908BE" w:rsidR="00DF0CEC" w:rsidRPr="00537DB6" w:rsidRDefault="00CA709E" w:rsidP="000549DA">
            <w:pPr>
              <w:jc w:val="right"/>
            </w:pPr>
            <w:r>
              <w:t>12765,00</w:t>
            </w:r>
          </w:p>
        </w:tc>
        <w:tc>
          <w:tcPr>
            <w:tcW w:w="1275" w:type="dxa"/>
          </w:tcPr>
          <w:p w14:paraId="199CA534" w14:textId="537FBBB4" w:rsidR="00DF0CEC" w:rsidRPr="00537DB6" w:rsidRDefault="00CA709E" w:rsidP="000549DA">
            <w:pPr>
              <w:jc w:val="right"/>
            </w:pPr>
            <w:r>
              <w:t>9999,12</w:t>
            </w:r>
          </w:p>
        </w:tc>
      </w:tr>
      <w:bookmarkEnd w:id="3"/>
      <w:tr w:rsidR="000E10C3" w:rsidRPr="005623AB" w14:paraId="4A96AC1E" w14:textId="77777777" w:rsidTr="003A210F">
        <w:trPr>
          <w:trHeight w:val="270"/>
        </w:trPr>
        <w:tc>
          <w:tcPr>
            <w:tcW w:w="709" w:type="dxa"/>
            <w:shd w:val="clear" w:color="auto" w:fill="auto"/>
          </w:tcPr>
          <w:p w14:paraId="680857B8" w14:textId="77777777" w:rsidR="000E10C3" w:rsidRPr="005623AB" w:rsidRDefault="000E10C3" w:rsidP="000E10C3">
            <w:pPr>
              <w:numPr>
                <w:ilvl w:val="0"/>
                <w:numId w:val="3"/>
              </w:numPr>
              <w:jc w:val="right"/>
            </w:pPr>
          </w:p>
        </w:tc>
        <w:tc>
          <w:tcPr>
            <w:tcW w:w="2093" w:type="dxa"/>
          </w:tcPr>
          <w:p w14:paraId="231A16D2" w14:textId="0A68BCB4" w:rsidR="000E10C3" w:rsidRPr="005623AB" w:rsidRDefault="000E10C3" w:rsidP="000E10C3">
            <w:r w:rsidRPr="00537DB6">
              <w:t>Kelias Nr. A1</w:t>
            </w:r>
            <w:r>
              <w:t>22</w:t>
            </w:r>
            <w:r w:rsidRPr="00537DB6">
              <w:t xml:space="preserve"> (Privažiuojamasis kelias iki </w:t>
            </w:r>
            <w:r>
              <w:t>gyvenamųjų namų Gylių k. nuo kelio Nr. A28</w:t>
            </w:r>
            <w:r w:rsidRPr="00537DB6">
              <w:t>)</w:t>
            </w:r>
          </w:p>
        </w:tc>
        <w:tc>
          <w:tcPr>
            <w:tcW w:w="1417" w:type="dxa"/>
          </w:tcPr>
          <w:p w14:paraId="3AEA3C1F" w14:textId="6D2DA53A" w:rsidR="000E10C3" w:rsidRPr="005623AB" w:rsidRDefault="000E10C3" w:rsidP="000E10C3">
            <w:r>
              <w:t>Gylių</w:t>
            </w:r>
            <w:r w:rsidRPr="00537DB6">
              <w:t xml:space="preserve"> k., Anykščių r. sav.</w:t>
            </w:r>
          </w:p>
        </w:tc>
        <w:tc>
          <w:tcPr>
            <w:tcW w:w="1843" w:type="dxa"/>
          </w:tcPr>
          <w:p w14:paraId="47115631" w14:textId="3F5DCF3C" w:rsidR="000E10C3" w:rsidRPr="005623AB" w:rsidRDefault="000E10C3" w:rsidP="000E10C3">
            <w:pPr>
              <w:jc w:val="center"/>
            </w:pPr>
            <w:r>
              <w:t>4400-6089-3292</w:t>
            </w:r>
          </w:p>
        </w:tc>
        <w:tc>
          <w:tcPr>
            <w:tcW w:w="709" w:type="dxa"/>
          </w:tcPr>
          <w:p w14:paraId="7F2462F9" w14:textId="2AB620CE" w:rsidR="000E10C3" w:rsidRPr="005623AB" w:rsidRDefault="000E10C3" w:rsidP="000E10C3">
            <w:pPr>
              <w:jc w:val="right"/>
            </w:pPr>
            <w:r>
              <w:t>276</w:t>
            </w:r>
          </w:p>
        </w:tc>
        <w:tc>
          <w:tcPr>
            <w:tcW w:w="1026" w:type="dxa"/>
            <w:tcBorders>
              <w:top w:val="single" w:sz="4" w:space="0" w:color="auto"/>
              <w:left w:val="single" w:sz="4" w:space="0" w:color="auto"/>
              <w:bottom w:val="single" w:sz="4" w:space="0" w:color="auto"/>
              <w:right w:val="single" w:sz="4" w:space="0" w:color="auto"/>
            </w:tcBorders>
          </w:tcPr>
          <w:p w14:paraId="31F5EE1B" w14:textId="21DADA46" w:rsidR="000E10C3" w:rsidRPr="00245AAF" w:rsidRDefault="000E10C3" w:rsidP="000E10C3">
            <w:pPr>
              <w:jc w:val="right"/>
              <w:rPr>
                <w:sz w:val="22"/>
                <w:szCs w:val="22"/>
              </w:rPr>
            </w:pPr>
            <w:r>
              <w:rPr>
                <w:sz w:val="22"/>
                <w:szCs w:val="22"/>
              </w:rPr>
              <w:t>002725</w:t>
            </w:r>
          </w:p>
        </w:tc>
        <w:tc>
          <w:tcPr>
            <w:tcW w:w="1242" w:type="dxa"/>
          </w:tcPr>
          <w:p w14:paraId="42BC6131" w14:textId="32105F01" w:rsidR="000E10C3" w:rsidRPr="005623AB" w:rsidRDefault="00CA709E" w:rsidP="000E10C3">
            <w:pPr>
              <w:jc w:val="right"/>
            </w:pPr>
            <w:r>
              <w:t>1012,29</w:t>
            </w:r>
          </w:p>
        </w:tc>
        <w:tc>
          <w:tcPr>
            <w:tcW w:w="1275" w:type="dxa"/>
          </w:tcPr>
          <w:p w14:paraId="4FE97768" w14:textId="4EE00D11" w:rsidR="000E10C3" w:rsidRPr="005623AB" w:rsidRDefault="00CA709E" w:rsidP="000E10C3">
            <w:pPr>
              <w:jc w:val="right"/>
            </w:pPr>
            <w:r>
              <w:t>638,91</w:t>
            </w:r>
          </w:p>
        </w:tc>
      </w:tr>
      <w:tr w:rsidR="000E10C3" w:rsidRPr="005623AB" w14:paraId="112B38E5" w14:textId="77777777" w:rsidTr="003A210F">
        <w:trPr>
          <w:trHeight w:val="270"/>
        </w:trPr>
        <w:tc>
          <w:tcPr>
            <w:tcW w:w="709" w:type="dxa"/>
            <w:shd w:val="clear" w:color="auto" w:fill="auto"/>
          </w:tcPr>
          <w:p w14:paraId="31F41BE2" w14:textId="77777777" w:rsidR="000E10C3" w:rsidRPr="005623AB" w:rsidRDefault="000E10C3" w:rsidP="000E10C3">
            <w:pPr>
              <w:numPr>
                <w:ilvl w:val="0"/>
                <w:numId w:val="3"/>
              </w:numPr>
            </w:pPr>
          </w:p>
        </w:tc>
        <w:tc>
          <w:tcPr>
            <w:tcW w:w="2093" w:type="dxa"/>
          </w:tcPr>
          <w:p w14:paraId="7CDE7DA5" w14:textId="5AD3E652" w:rsidR="000E10C3" w:rsidRPr="00AB242D" w:rsidRDefault="000E10C3" w:rsidP="000E10C3">
            <w:r w:rsidRPr="00537DB6">
              <w:t>Kelias Nr. A1</w:t>
            </w:r>
            <w:r>
              <w:t>73</w:t>
            </w:r>
            <w:r w:rsidRPr="00537DB6">
              <w:t xml:space="preserve"> (Privažiuojamasis kelias iki </w:t>
            </w:r>
            <w:r>
              <w:t xml:space="preserve">geležinkelio pervažos nuo Kaštonų g., </w:t>
            </w:r>
            <w:proofErr w:type="spellStart"/>
            <w:r>
              <w:t>Vikonių</w:t>
            </w:r>
            <w:proofErr w:type="spellEnd"/>
            <w:r>
              <w:t xml:space="preserve"> k.</w:t>
            </w:r>
            <w:r w:rsidRPr="00537DB6">
              <w:t>)</w:t>
            </w:r>
          </w:p>
        </w:tc>
        <w:tc>
          <w:tcPr>
            <w:tcW w:w="1417" w:type="dxa"/>
          </w:tcPr>
          <w:p w14:paraId="7E872D41" w14:textId="1CB8A592" w:rsidR="000E10C3" w:rsidRPr="00AB242D" w:rsidRDefault="000E10C3" w:rsidP="000E10C3">
            <w:proofErr w:type="spellStart"/>
            <w:r>
              <w:t>Vikon</w:t>
            </w:r>
            <w:r w:rsidRPr="00537DB6">
              <w:t>ių</w:t>
            </w:r>
            <w:proofErr w:type="spellEnd"/>
            <w:r w:rsidRPr="00537DB6">
              <w:t xml:space="preserve"> k., Anykščių r. sav.</w:t>
            </w:r>
          </w:p>
        </w:tc>
        <w:tc>
          <w:tcPr>
            <w:tcW w:w="1843" w:type="dxa"/>
          </w:tcPr>
          <w:p w14:paraId="22E022CE" w14:textId="3130B417" w:rsidR="000E10C3" w:rsidRDefault="000E10C3" w:rsidP="000E10C3">
            <w:pPr>
              <w:jc w:val="center"/>
            </w:pPr>
            <w:r>
              <w:t>4400-6089-6719</w:t>
            </w:r>
          </w:p>
        </w:tc>
        <w:tc>
          <w:tcPr>
            <w:tcW w:w="709" w:type="dxa"/>
          </w:tcPr>
          <w:p w14:paraId="0BA40CFC" w14:textId="3AB7E453" w:rsidR="000E10C3" w:rsidRDefault="000E10C3" w:rsidP="000E10C3">
            <w:pPr>
              <w:jc w:val="right"/>
            </w:pPr>
            <w:r>
              <w:t>188</w:t>
            </w:r>
          </w:p>
        </w:tc>
        <w:tc>
          <w:tcPr>
            <w:tcW w:w="1026" w:type="dxa"/>
            <w:tcBorders>
              <w:top w:val="single" w:sz="4" w:space="0" w:color="auto"/>
              <w:left w:val="single" w:sz="4" w:space="0" w:color="auto"/>
              <w:bottom w:val="single" w:sz="4" w:space="0" w:color="auto"/>
              <w:right w:val="single" w:sz="4" w:space="0" w:color="auto"/>
            </w:tcBorders>
          </w:tcPr>
          <w:p w14:paraId="2F92D259" w14:textId="6A81A4C9" w:rsidR="000E10C3" w:rsidRPr="00245AAF" w:rsidRDefault="000E10C3" w:rsidP="000E10C3">
            <w:pPr>
              <w:jc w:val="right"/>
              <w:rPr>
                <w:sz w:val="22"/>
                <w:szCs w:val="22"/>
              </w:rPr>
            </w:pPr>
            <w:r>
              <w:rPr>
                <w:sz w:val="22"/>
                <w:szCs w:val="22"/>
              </w:rPr>
              <w:t>012770</w:t>
            </w:r>
          </w:p>
        </w:tc>
        <w:tc>
          <w:tcPr>
            <w:tcW w:w="1242" w:type="dxa"/>
          </w:tcPr>
          <w:p w14:paraId="2E9C8004" w14:textId="318E1B6A" w:rsidR="000E10C3" w:rsidRPr="005623AB" w:rsidRDefault="00CA709E" w:rsidP="000E10C3">
            <w:pPr>
              <w:jc w:val="right"/>
            </w:pPr>
            <w:r>
              <w:t>4536,00</w:t>
            </w:r>
          </w:p>
        </w:tc>
        <w:tc>
          <w:tcPr>
            <w:tcW w:w="1275" w:type="dxa"/>
          </w:tcPr>
          <w:p w14:paraId="44E7F192" w14:textId="64FDBD68" w:rsidR="000E10C3" w:rsidRPr="005623AB" w:rsidRDefault="00CA709E" w:rsidP="000E10C3">
            <w:pPr>
              <w:jc w:val="right"/>
            </w:pPr>
            <w:r>
              <w:t>3553,20</w:t>
            </w:r>
          </w:p>
        </w:tc>
      </w:tr>
      <w:tr w:rsidR="000E10C3" w:rsidRPr="005623AB" w14:paraId="6FA5DDD2" w14:textId="77777777" w:rsidTr="003A210F">
        <w:trPr>
          <w:trHeight w:val="270"/>
        </w:trPr>
        <w:tc>
          <w:tcPr>
            <w:tcW w:w="709" w:type="dxa"/>
            <w:shd w:val="clear" w:color="auto" w:fill="auto"/>
          </w:tcPr>
          <w:p w14:paraId="499AA9C8" w14:textId="77777777" w:rsidR="000E10C3" w:rsidRPr="005623AB" w:rsidRDefault="000E10C3" w:rsidP="000E10C3">
            <w:pPr>
              <w:numPr>
                <w:ilvl w:val="0"/>
                <w:numId w:val="3"/>
              </w:numPr>
            </w:pPr>
          </w:p>
        </w:tc>
        <w:tc>
          <w:tcPr>
            <w:tcW w:w="2093" w:type="dxa"/>
          </w:tcPr>
          <w:p w14:paraId="4D70425C" w14:textId="0EDF2FF0" w:rsidR="000E10C3" w:rsidRDefault="000E10C3" w:rsidP="000E10C3">
            <w:r w:rsidRPr="00537DB6">
              <w:t>Kelias Nr. A1</w:t>
            </w:r>
            <w:r>
              <w:t>89</w:t>
            </w:r>
            <w:r w:rsidRPr="00537DB6">
              <w:t xml:space="preserve"> (Privažiuojamasis kelias iki </w:t>
            </w:r>
            <w:r>
              <w:t xml:space="preserve">gyvenamųjų namų </w:t>
            </w:r>
            <w:proofErr w:type="spellStart"/>
            <w:r>
              <w:t>Šepetiškių</w:t>
            </w:r>
            <w:proofErr w:type="spellEnd"/>
            <w:r>
              <w:t xml:space="preserve"> k. nuo kelio Nr. A20</w:t>
            </w:r>
            <w:r w:rsidRPr="00537DB6">
              <w:t>)</w:t>
            </w:r>
          </w:p>
        </w:tc>
        <w:tc>
          <w:tcPr>
            <w:tcW w:w="1417" w:type="dxa"/>
          </w:tcPr>
          <w:p w14:paraId="66AEA20E" w14:textId="30D2BE2F" w:rsidR="000E10C3" w:rsidRDefault="000E10C3" w:rsidP="000E10C3">
            <w:proofErr w:type="spellStart"/>
            <w:r>
              <w:t>Vikon</w:t>
            </w:r>
            <w:r w:rsidRPr="00537DB6">
              <w:t>ių</w:t>
            </w:r>
            <w:proofErr w:type="spellEnd"/>
            <w:r w:rsidRPr="00537DB6">
              <w:t xml:space="preserve"> k., Anykščių r. sav.</w:t>
            </w:r>
          </w:p>
        </w:tc>
        <w:tc>
          <w:tcPr>
            <w:tcW w:w="1843" w:type="dxa"/>
          </w:tcPr>
          <w:p w14:paraId="548BDCBC" w14:textId="45195C56" w:rsidR="000E10C3" w:rsidRDefault="000E10C3" w:rsidP="000E10C3">
            <w:pPr>
              <w:jc w:val="center"/>
            </w:pPr>
            <w:r>
              <w:t>4400-6089-9332</w:t>
            </w:r>
          </w:p>
        </w:tc>
        <w:tc>
          <w:tcPr>
            <w:tcW w:w="709" w:type="dxa"/>
          </w:tcPr>
          <w:p w14:paraId="149FF67C" w14:textId="63A8D829" w:rsidR="000E10C3" w:rsidRDefault="000E10C3" w:rsidP="000E10C3">
            <w:pPr>
              <w:jc w:val="right"/>
            </w:pPr>
            <w:r>
              <w:t>54</w:t>
            </w:r>
          </w:p>
        </w:tc>
        <w:tc>
          <w:tcPr>
            <w:tcW w:w="1026" w:type="dxa"/>
            <w:tcBorders>
              <w:top w:val="single" w:sz="4" w:space="0" w:color="auto"/>
              <w:left w:val="single" w:sz="4" w:space="0" w:color="auto"/>
              <w:bottom w:val="single" w:sz="4" w:space="0" w:color="auto"/>
              <w:right w:val="single" w:sz="4" w:space="0" w:color="auto"/>
            </w:tcBorders>
          </w:tcPr>
          <w:p w14:paraId="57BFB2E2" w14:textId="353B2A8E" w:rsidR="000E10C3" w:rsidRPr="00245AAF" w:rsidRDefault="000E10C3" w:rsidP="000E10C3">
            <w:pPr>
              <w:jc w:val="right"/>
              <w:rPr>
                <w:sz w:val="22"/>
                <w:szCs w:val="22"/>
              </w:rPr>
            </w:pPr>
            <w:r>
              <w:rPr>
                <w:sz w:val="22"/>
                <w:szCs w:val="22"/>
              </w:rPr>
              <w:t>001218</w:t>
            </w:r>
          </w:p>
        </w:tc>
        <w:tc>
          <w:tcPr>
            <w:tcW w:w="1242" w:type="dxa"/>
          </w:tcPr>
          <w:p w14:paraId="703E7F03" w14:textId="5326A52A" w:rsidR="000E10C3" w:rsidRDefault="00CA709E" w:rsidP="000E10C3">
            <w:pPr>
              <w:jc w:val="right"/>
            </w:pPr>
            <w:r>
              <w:t>24799,01</w:t>
            </w:r>
          </w:p>
        </w:tc>
        <w:tc>
          <w:tcPr>
            <w:tcW w:w="1275" w:type="dxa"/>
          </w:tcPr>
          <w:p w14:paraId="289B7A0C" w14:textId="4EBDBB47" w:rsidR="000E10C3" w:rsidRDefault="00CA709E" w:rsidP="000E10C3">
            <w:pPr>
              <w:jc w:val="right"/>
            </w:pPr>
            <w:r>
              <w:t>862,58</w:t>
            </w:r>
          </w:p>
        </w:tc>
      </w:tr>
      <w:tr w:rsidR="000E10C3" w:rsidRPr="005623AB" w14:paraId="6D5DC081" w14:textId="77777777" w:rsidTr="003A210F">
        <w:trPr>
          <w:trHeight w:val="270"/>
        </w:trPr>
        <w:tc>
          <w:tcPr>
            <w:tcW w:w="709" w:type="dxa"/>
            <w:shd w:val="clear" w:color="auto" w:fill="auto"/>
          </w:tcPr>
          <w:p w14:paraId="4AB973EB" w14:textId="77777777" w:rsidR="000E10C3" w:rsidRPr="005623AB" w:rsidRDefault="000E10C3" w:rsidP="000E10C3">
            <w:pPr>
              <w:numPr>
                <w:ilvl w:val="0"/>
                <w:numId w:val="3"/>
              </w:numPr>
            </w:pPr>
          </w:p>
        </w:tc>
        <w:tc>
          <w:tcPr>
            <w:tcW w:w="2093" w:type="dxa"/>
          </w:tcPr>
          <w:p w14:paraId="47A0D5BD" w14:textId="389D53E7" w:rsidR="000E10C3" w:rsidRDefault="000E10C3" w:rsidP="000E10C3">
            <w:r w:rsidRPr="00537DB6">
              <w:t>Kelias Nr. A</w:t>
            </w:r>
            <w:r w:rsidR="00BE6CC8">
              <w:t xml:space="preserve">20 </w:t>
            </w:r>
            <w:r w:rsidRPr="00537DB6">
              <w:t xml:space="preserve">(Privažiuojamasis kelias iki </w:t>
            </w:r>
            <w:proofErr w:type="spellStart"/>
            <w:r w:rsidR="00BE6CC8">
              <w:t>Naujonių</w:t>
            </w:r>
            <w:proofErr w:type="spellEnd"/>
            <w:r w:rsidR="00BE6CC8">
              <w:t xml:space="preserve"> k. gamybinio centro nuo Klevų g., </w:t>
            </w:r>
            <w:proofErr w:type="spellStart"/>
            <w:r w:rsidR="00BE6CC8">
              <w:t>Naujonių</w:t>
            </w:r>
            <w:proofErr w:type="spellEnd"/>
            <w:r w:rsidR="00BE6CC8">
              <w:t xml:space="preserve"> k.</w:t>
            </w:r>
            <w:r w:rsidRPr="00537DB6">
              <w:t>)</w:t>
            </w:r>
          </w:p>
        </w:tc>
        <w:tc>
          <w:tcPr>
            <w:tcW w:w="1417" w:type="dxa"/>
          </w:tcPr>
          <w:p w14:paraId="00348590" w14:textId="09F3A31D" w:rsidR="000E10C3" w:rsidRDefault="00BE6CC8" w:rsidP="000E10C3">
            <w:proofErr w:type="spellStart"/>
            <w:r>
              <w:t>Naujoni</w:t>
            </w:r>
            <w:r w:rsidR="000E10C3" w:rsidRPr="00537DB6">
              <w:t>ų</w:t>
            </w:r>
            <w:proofErr w:type="spellEnd"/>
            <w:r w:rsidR="000E10C3" w:rsidRPr="00537DB6">
              <w:t xml:space="preserve"> k., Anykščių r. sav.</w:t>
            </w:r>
          </w:p>
        </w:tc>
        <w:tc>
          <w:tcPr>
            <w:tcW w:w="1843" w:type="dxa"/>
          </w:tcPr>
          <w:p w14:paraId="79F486E1" w14:textId="572D1775" w:rsidR="000E10C3" w:rsidRDefault="00BE6CC8" w:rsidP="000E10C3">
            <w:pPr>
              <w:jc w:val="center"/>
            </w:pPr>
            <w:r>
              <w:t>4400-6062-8459</w:t>
            </w:r>
          </w:p>
        </w:tc>
        <w:tc>
          <w:tcPr>
            <w:tcW w:w="709" w:type="dxa"/>
          </w:tcPr>
          <w:p w14:paraId="34E74DF7" w14:textId="0D99F740" w:rsidR="000E10C3" w:rsidRDefault="00BE6CC8" w:rsidP="000E10C3">
            <w:pPr>
              <w:jc w:val="right"/>
            </w:pPr>
            <w:r>
              <w:t>537</w:t>
            </w:r>
          </w:p>
        </w:tc>
        <w:tc>
          <w:tcPr>
            <w:tcW w:w="1026" w:type="dxa"/>
            <w:shd w:val="clear" w:color="auto" w:fill="auto"/>
          </w:tcPr>
          <w:p w14:paraId="28A6D812" w14:textId="5BB21A77" w:rsidR="000E10C3" w:rsidRPr="00245AAF" w:rsidRDefault="00BE6CC8" w:rsidP="000E10C3">
            <w:pPr>
              <w:jc w:val="right"/>
              <w:rPr>
                <w:sz w:val="22"/>
                <w:szCs w:val="22"/>
              </w:rPr>
            </w:pPr>
            <w:r>
              <w:rPr>
                <w:sz w:val="22"/>
                <w:szCs w:val="22"/>
              </w:rPr>
              <w:t>012781</w:t>
            </w:r>
          </w:p>
        </w:tc>
        <w:tc>
          <w:tcPr>
            <w:tcW w:w="1242" w:type="dxa"/>
          </w:tcPr>
          <w:p w14:paraId="23BBEE20" w14:textId="42827E4E" w:rsidR="000E10C3" w:rsidRPr="00DA2796" w:rsidRDefault="00CA709E" w:rsidP="000E10C3">
            <w:pPr>
              <w:jc w:val="right"/>
            </w:pPr>
            <w:r>
              <w:t>12722,00</w:t>
            </w:r>
          </w:p>
        </w:tc>
        <w:tc>
          <w:tcPr>
            <w:tcW w:w="1275" w:type="dxa"/>
          </w:tcPr>
          <w:p w14:paraId="7BAB1551" w14:textId="78244EB7" w:rsidR="000E10C3" w:rsidRPr="00DA2796" w:rsidRDefault="00CA709E" w:rsidP="000E10C3">
            <w:pPr>
              <w:jc w:val="right"/>
            </w:pPr>
            <w:r>
              <w:t>9965,48</w:t>
            </w:r>
          </w:p>
        </w:tc>
      </w:tr>
      <w:tr w:rsidR="00BE6CC8" w:rsidRPr="005623AB" w14:paraId="15499209" w14:textId="77777777" w:rsidTr="003A210F">
        <w:trPr>
          <w:trHeight w:val="270"/>
        </w:trPr>
        <w:tc>
          <w:tcPr>
            <w:tcW w:w="709" w:type="dxa"/>
            <w:shd w:val="clear" w:color="auto" w:fill="auto"/>
          </w:tcPr>
          <w:p w14:paraId="25BB6BBB" w14:textId="77777777" w:rsidR="00BE6CC8" w:rsidRPr="005623AB" w:rsidRDefault="00BE6CC8" w:rsidP="00BE6CC8">
            <w:pPr>
              <w:numPr>
                <w:ilvl w:val="0"/>
                <w:numId w:val="3"/>
              </w:numPr>
            </w:pPr>
          </w:p>
        </w:tc>
        <w:tc>
          <w:tcPr>
            <w:tcW w:w="2093" w:type="dxa"/>
          </w:tcPr>
          <w:p w14:paraId="22209E08" w14:textId="7CDC3C54" w:rsidR="00BE6CC8" w:rsidRDefault="00BE6CC8" w:rsidP="00BE6CC8">
            <w:r w:rsidRPr="00537DB6">
              <w:t>Kelias Nr. A</w:t>
            </w:r>
            <w:r>
              <w:t>2</w:t>
            </w:r>
            <w:r w:rsidRPr="00537DB6">
              <w:t xml:space="preserve">1 (Privažiuojamasis kelias iki dirbamų laukų nuo </w:t>
            </w:r>
            <w:r>
              <w:t>kelio Nr. 20 (</w:t>
            </w:r>
            <w:proofErr w:type="spellStart"/>
            <w:r>
              <w:t>Naujonių</w:t>
            </w:r>
            <w:proofErr w:type="spellEnd"/>
            <w:r>
              <w:t xml:space="preserve"> k.</w:t>
            </w:r>
            <w:r w:rsidRPr="00537DB6">
              <w:t>)</w:t>
            </w:r>
          </w:p>
        </w:tc>
        <w:tc>
          <w:tcPr>
            <w:tcW w:w="1417" w:type="dxa"/>
          </w:tcPr>
          <w:p w14:paraId="585B5C1E" w14:textId="3A381555" w:rsidR="00BE6CC8" w:rsidRDefault="00BE6CC8" w:rsidP="00BE6CC8">
            <w:proofErr w:type="spellStart"/>
            <w:r>
              <w:t>Naujon</w:t>
            </w:r>
            <w:r w:rsidRPr="00537DB6">
              <w:t>ių</w:t>
            </w:r>
            <w:proofErr w:type="spellEnd"/>
            <w:r w:rsidRPr="00537DB6">
              <w:t xml:space="preserve"> k., Anykščių r. sav.</w:t>
            </w:r>
          </w:p>
        </w:tc>
        <w:tc>
          <w:tcPr>
            <w:tcW w:w="1843" w:type="dxa"/>
          </w:tcPr>
          <w:p w14:paraId="43E9C21D" w14:textId="30FABCEB" w:rsidR="00BE6CC8" w:rsidRDefault="00BE6CC8" w:rsidP="00BE6CC8">
            <w:pPr>
              <w:jc w:val="center"/>
            </w:pPr>
            <w:r>
              <w:t>4400-6062-2897</w:t>
            </w:r>
          </w:p>
        </w:tc>
        <w:tc>
          <w:tcPr>
            <w:tcW w:w="709" w:type="dxa"/>
          </w:tcPr>
          <w:p w14:paraId="79C8BCDB" w14:textId="5DC20368" w:rsidR="00BE6CC8" w:rsidRDefault="00BE6CC8" w:rsidP="00BE6CC8">
            <w:pPr>
              <w:jc w:val="right"/>
            </w:pPr>
            <w:r>
              <w:t>1025</w:t>
            </w:r>
          </w:p>
        </w:tc>
        <w:tc>
          <w:tcPr>
            <w:tcW w:w="1026" w:type="dxa"/>
            <w:shd w:val="clear" w:color="auto" w:fill="auto"/>
          </w:tcPr>
          <w:p w14:paraId="25021419" w14:textId="1171486B" w:rsidR="00BE6CC8" w:rsidRPr="00245AAF" w:rsidRDefault="00BE6CC8" w:rsidP="00BE6CC8">
            <w:pPr>
              <w:jc w:val="right"/>
              <w:rPr>
                <w:sz w:val="22"/>
                <w:szCs w:val="22"/>
              </w:rPr>
            </w:pPr>
            <w:r>
              <w:rPr>
                <w:sz w:val="22"/>
                <w:szCs w:val="22"/>
              </w:rPr>
              <w:t>001219</w:t>
            </w:r>
          </w:p>
        </w:tc>
        <w:tc>
          <w:tcPr>
            <w:tcW w:w="1242" w:type="dxa"/>
            <w:shd w:val="clear" w:color="auto" w:fill="auto"/>
          </w:tcPr>
          <w:p w14:paraId="5BC9C458" w14:textId="12E57A45" w:rsidR="00BE6CC8" w:rsidRPr="00DA2796" w:rsidRDefault="00CA709E" w:rsidP="00BE6CC8">
            <w:pPr>
              <w:jc w:val="right"/>
            </w:pPr>
            <w:r>
              <w:t>3750,29</w:t>
            </w:r>
          </w:p>
        </w:tc>
        <w:tc>
          <w:tcPr>
            <w:tcW w:w="1275" w:type="dxa"/>
          </w:tcPr>
          <w:p w14:paraId="667E45D3" w14:textId="34CBAC88" w:rsidR="00BE6CC8" w:rsidRPr="00DA2796" w:rsidRDefault="00CA709E" w:rsidP="00BE6CC8">
            <w:pPr>
              <w:jc w:val="right"/>
            </w:pPr>
            <w:r>
              <w:t>0,00</w:t>
            </w:r>
          </w:p>
        </w:tc>
      </w:tr>
      <w:tr w:rsidR="00BE6CC8" w:rsidRPr="005623AB" w14:paraId="5A40F236" w14:textId="77777777" w:rsidTr="003A210F">
        <w:trPr>
          <w:trHeight w:val="270"/>
        </w:trPr>
        <w:tc>
          <w:tcPr>
            <w:tcW w:w="709" w:type="dxa"/>
            <w:shd w:val="clear" w:color="auto" w:fill="auto"/>
          </w:tcPr>
          <w:p w14:paraId="427429B4" w14:textId="77777777" w:rsidR="00BE6CC8" w:rsidRPr="005623AB" w:rsidRDefault="00BE6CC8" w:rsidP="00BE6CC8">
            <w:pPr>
              <w:numPr>
                <w:ilvl w:val="0"/>
                <w:numId w:val="3"/>
              </w:numPr>
            </w:pPr>
          </w:p>
        </w:tc>
        <w:tc>
          <w:tcPr>
            <w:tcW w:w="2093" w:type="dxa"/>
          </w:tcPr>
          <w:p w14:paraId="7D70AE56" w14:textId="17788FDB" w:rsidR="00BE6CC8" w:rsidRDefault="00BE6CC8" w:rsidP="00BE6CC8">
            <w:r w:rsidRPr="00537DB6">
              <w:t>Kelias Nr. A</w:t>
            </w:r>
            <w:r>
              <w:t>246</w:t>
            </w:r>
            <w:r w:rsidRPr="00537DB6">
              <w:t xml:space="preserve"> (Privažiuojamasis kelias </w:t>
            </w:r>
            <w:r>
              <w:t xml:space="preserve">prie </w:t>
            </w:r>
            <w:proofErr w:type="spellStart"/>
            <w:r>
              <w:t>Klimiškių</w:t>
            </w:r>
            <w:proofErr w:type="spellEnd"/>
            <w:r>
              <w:t xml:space="preserve"> k. nuo kelio Nr. A15</w:t>
            </w:r>
            <w:r w:rsidRPr="00537DB6">
              <w:t>)</w:t>
            </w:r>
          </w:p>
        </w:tc>
        <w:tc>
          <w:tcPr>
            <w:tcW w:w="1417" w:type="dxa"/>
          </w:tcPr>
          <w:p w14:paraId="66DD122D" w14:textId="07647050" w:rsidR="00BE6CC8" w:rsidRDefault="00BE6CC8" w:rsidP="00BE6CC8">
            <w:r w:rsidRPr="00537DB6">
              <w:t>Anykščių r. sav.</w:t>
            </w:r>
          </w:p>
        </w:tc>
        <w:tc>
          <w:tcPr>
            <w:tcW w:w="1843" w:type="dxa"/>
          </w:tcPr>
          <w:p w14:paraId="4A0F28C8" w14:textId="0DDCD00D" w:rsidR="00BE6CC8" w:rsidRDefault="00BE6CC8" w:rsidP="00BE6CC8">
            <w:pPr>
              <w:jc w:val="center"/>
            </w:pPr>
            <w:r>
              <w:t>4400-6089-4290</w:t>
            </w:r>
          </w:p>
        </w:tc>
        <w:tc>
          <w:tcPr>
            <w:tcW w:w="709" w:type="dxa"/>
          </w:tcPr>
          <w:p w14:paraId="429C51BB" w14:textId="05A3B51E" w:rsidR="00BE6CC8" w:rsidRDefault="00BE6CC8" w:rsidP="00BE6CC8">
            <w:pPr>
              <w:jc w:val="right"/>
            </w:pPr>
            <w:r>
              <w:t>231</w:t>
            </w:r>
          </w:p>
        </w:tc>
        <w:tc>
          <w:tcPr>
            <w:tcW w:w="1026" w:type="dxa"/>
            <w:shd w:val="clear" w:color="auto" w:fill="auto"/>
          </w:tcPr>
          <w:p w14:paraId="01F83AF2" w14:textId="6969CDAA" w:rsidR="00BE6CC8" w:rsidRPr="00245AAF" w:rsidRDefault="00CA709E" w:rsidP="00BE6CC8">
            <w:pPr>
              <w:jc w:val="right"/>
              <w:rPr>
                <w:sz w:val="22"/>
                <w:szCs w:val="22"/>
              </w:rPr>
            </w:pPr>
            <w:r>
              <w:rPr>
                <w:sz w:val="22"/>
                <w:szCs w:val="22"/>
              </w:rPr>
              <w:t>002728</w:t>
            </w:r>
          </w:p>
        </w:tc>
        <w:tc>
          <w:tcPr>
            <w:tcW w:w="1242" w:type="dxa"/>
          </w:tcPr>
          <w:p w14:paraId="2AF9F862" w14:textId="67D8941C" w:rsidR="00BE6CC8" w:rsidRPr="00DA2796" w:rsidRDefault="00CA709E" w:rsidP="00BE6CC8">
            <w:pPr>
              <w:jc w:val="right"/>
            </w:pPr>
            <w:r>
              <w:t>22076,29</w:t>
            </w:r>
          </w:p>
        </w:tc>
        <w:tc>
          <w:tcPr>
            <w:tcW w:w="1275" w:type="dxa"/>
          </w:tcPr>
          <w:p w14:paraId="52BA905C" w14:textId="50069D75" w:rsidR="00BE6CC8" w:rsidRPr="00DA2796" w:rsidRDefault="00CA709E" w:rsidP="00BE6CC8">
            <w:pPr>
              <w:jc w:val="right"/>
            </w:pPr>
            <w:r>
              <w:t>19500,82</w:t>
            </w:r>
          </w:p>
        </w:tc>
      </w:tr>
      <w:tr w:rsidR="00BE6CC8" w:rsidRPr="005623AB" w14:paraId="3F9FB3D8" w14:textId="77777777" w:rsidTr="003A210F">
        <w:trPr>
          <w:trHeight w:val="270"/>
        </w:trPr>
        <w:tc>
          <w:tcPr>
            <w:tcW w:w="709" w:type="dxa"/>
            <w:shd w:val="clear" w:color="auto" w:fill="auto"/>
          </w:tcPr>
          <w:p w14:paraId="0898E4D3" w14:textId="77777777" w:rsidR="00BE6CC8" w:rsidRPr="005623AB" w:rsidRDefault="00BE6CC8" w:rsidP="00BE6CC8">
            <w:pPr>
              <w:numPr>
                <w:ilvl w:val="0"/>
                <w:numId w:val="3"/>
              </w:numPr>
            </w:pPr>
          </w:p>
        </w:tc>
        <w:tc>
          <w:tcPr>
            <w:tcW w:w="2093" w:type="dxa"/>
          </w:tcPr>
          <w:p w14:paraId="6C8F3902" w14:textId="00CB5DE2" w:rsidR="00BE6CC8" w:rsidRDefault="00BE6CC8" w:rsidP="00BE6CC8">
            <w:r w:rsidRPr="00537DB6">
              <w:t>Kelias Nr. A</w:t>
            </w:r>
            <w:r>
              <w:t>25</w:t>
            </w:r>
            <w:r w:rsidRPr="00537DB6">
              <w:t xml:space="preserve"> (Privažiuojamasis kelias </w:t>
            </w:r>
            <w:r>
              <w:t xml:space="preserve">prie </w:t>
            </w:r>
            <w:proofErr w:type="spellStart"/>
            <w:r>
              <w:t>Pagojės</w:t>
            </w:r>
            <w:proofErr w:type="spellEnd"/>
            <w:r>
              <w:t xml:space="preserve"> k. nuo kelio Nr. A24 (</w:t>
            </w:r>
            <w:proofErr w:type="spellStart"/>
            <w:r>
              <w:t>Vikonių</w:t>
            </w:r>
            <w:proofErr w:type="spellEnd"/>
            <w:r>
              <w:t xml:space="preserve"> k.</w:t>
            </w:r>
            <w:r w:rsidRPr="00537DB6">
              <w:t>)</w:t>
            </w:r>
          </w:p>
        </w:tc>
        <w:tc>
          <w:tcPr>
            <w:tcW w:w="1417" w:type="dxa"/>
          </w:tcPr>
          <w:p w14:paraId="4D8AF112" w14:textId="2B3396AB" w:rsidR="00BE6CC8" w:rsidRDefault="00BE6CC8" w:rsidP="00BE6CC8">
            <w:proofErr w:type="spellStart"/>
            <w:r>
              <w:t>Vikonių</w:t>
            </w:r>
            <w:proofErr w:type="spellEnd"/>
            <w:r w:rsidRPr="00537DB6">
              <w:t xml:space="preserve"> k., Anykščių r. sav.</w:t>
            </w:r>
          </w:p>
        </w:tc>
        <w:tc>
          <w:tcPr>
            <w:tcW w:w="1843" w:type="dxa"/>
          </w:tcPr>
          <w:p w14:paraId="664F1661" w14:textId="38D2B2AA" w:rsidR="00BE6CC8" w:rsidRDefault="00BE6CC8" w:rsidP="00BE6CC8">
            <w:pPr>
              <w:jc w:val="center"/>
            </w:pPr>
            <w:r>
              <w:t>4400-6089-9302</w:t>
            </w:r>
          </w:p>
        </w:tc>
        <w:tc>
          <w:tcPr>
            <w:tcW w:w="709" w:type="dxa"/>
          </w:tcPr>
          <w:p w14:paraId="031A7516" w14:textId="0B353657" w:rsidR="00BE6CC8" w:rsidRDefault="00BE6CC8" w:rsidP="00BE6CC8">
            <w:pPr>
              <w:jc w:val="right"/>
            </w:pPr>
            <w:r>
              <w:t>690</w:t>
            </w:r>
          </w:p>
        </w:tc>
        <w:tc>
          <w:tcPr>
            <w:tcW w:w="1026" w:type="dxa"/>
            <w:shd w:val="clear" w:color="auto" w:fill="auto"/>
          </w:tcPr>
          <w:p w14:paraId="290A8B69" w14:textId="22B7F031" w:rsidR="00BE6CC8" w:rsidRPr="00245AAF" w:rsidRDefault="00BE6CC8" w:rsidP="00BE6CC8">
            <w:pPr>
              <w:jc w:val="right"/>
              <w:rPr>
                <w:sz w:val="22"/>
                <w:szCs w:val="22"/>
              </w:rPr>
            </w:pPr>
            <w:r>
              <w:rPr>
                <w:sz w:val="22"/>
                <w:szCs w:val="22"/>
              </w:rPr>
              <w:t>001222</w:t>
            </w:r>
          </w:p>
        </w:tc>
        <w:tc>
          <w:tcPr>
            <w:tcW w:w="1242" w:type="dxa"/>
          </w:tcPr>
          <w:p w14:paraId="1492FA64" w14:textId="2B3FD5C8" w:rsidR="00BE6CC8" w:rsidRPr="00DA2796" w:rsidRDefault="00CA709E" w:rsidP="00BE6CC8">
            <w:pPr>
              <w:jc w:val="right"/>
            </w:pPr>
            <w:r>
              <w:t>25407,82</w:t>
            </w:r>
          </w:p>
        </w:tc>
        <w:tc>
          <w:tcPr>
            <w:tcW w:w="1275" w:type="dxa"/>
          </w:tcPr>
          <w:p w14:paraId="659C7E21" w14:textId="46FA529D" w:rsidR="00BE6CC8" w:rsidRPr="00DA2796" w:rsidRDefault="00CA709E" w:rsidP="00BE6CC8">
            <w:pPr>
              <w:jc w:val="right"/>
            </w:pPr>
            <w:r>
              <w:t>883,98</w:t>
            </w:r>
          </w:p>
        </w:tc>
      </w:tr>
      <w:tr w:rsidR="00BE6CC8" w:rsidRPr="005623AB" w14:paraId="679BC92E" w14:textId="77777777" w:rsidTr="003A210F">
        <w:trPr>
          <w:trHeight w:val="270"/>
        </w:trPr>
        <w:tc>
          <w:tcPr>
            <w:tcW w:w="709" w:type="dxa"/>
            <w:shd w:val="clear" w:color="auto" w:fill="auto"/>
          </w:tcPr>
          <w:p w14:paraId="6CC348F9" w14:textId="77777777" w:rsidR="00BE6CC8" w:rsidRPr="005623AB" w:rsidRDefault="00BE6CC8" w:rsidP="00BE6CC8">
            <w:pPr>
              <w:numPr>
                <w:ilvl w:val="0"/>
                <w:numId w:val="3"/>
              </w:numPr>
            </w:pPr>
          </w:p>
        </w:tc>
        <w:tc>
          <w:tcPr>
            <w:tcW w:w="2093" w:type="dxa"/>
          </w:tcPr>
          <w:p w14:paraId="1AD35AB1" w14:textId="7044BF75" w:rsidR="00BE6CC8" w:rsidRDefault="00BE6CC8" w:rsidP="00BE6CC8">
            <w:r w:rsidRPr="00537DB6">
              <w:t>Kelias Nr. A</w:t>
            </w:r>
            <w:r>
              <w:t>250</w:t>
            </w:r>
            <w:r w:rsidRPr="00537DB6">
              <w:t xml:space="preserve"> (Pr</w:t>
            </w:r>
            <w:r>
              <w:t>a</w:t>
            </w:r>
            <w:r w:rsidRPr="00537DB6">
              <w:t>važiuojamasis kelias nuo</w:t>
            </w:r>
            <w:r>
              <w:t xml:space="preserve"> kelio A18 iki A15 (</w:t>
            </w:r>
            <w:proofErr w:type="spellStart"/>
            <w:r>
              <w:t>Piktagalio</w:t>
            </w:r>
            <w:proofErr w:type="spellEnd"/>
            <w:r w:rsidRPr="00537DB6">
              <w:t xml:space="preserve"> k.)</w:t>
            </w:r>
          </w:p>
        </w:tc>
        <w:tc>
          <w:tcPr>
            <w:tcW w:w="1417" w:type="dxa"/>
          </w:tcPr>
          <w:p w14:paraId="394AF0DF" w14:textId="029F4AF2" w:rsidR="00BE6CC8" w:rsidRDefault="00BE6CC8" w:rsidP="00BE6CC8">
            <w:proofErr w:type="spellStart"/>
            <w:r>
              <w:t>Piktagalio</w:t>
            </w:r>
            <w:proofErr w:type="spellEnd"/>
            <w:r w:rsidRPr="00537DB6">
              <w:t xml:space="preserve"> k., Anykščių r. sav.</w:t>
            </w:r>
          </w:p>
        </w:tc>
        <w:tc>
          <w:tcPr>
            <w:tcW w:w="1843" w:type="dxa"/>
          </w:tcPr>
          <w:p w14:paraId="0B077A2D" w14:textId="61E9F59C" w:rsidR="00BE6CC8" w:rsidRDefault="00BE6CC8" w:rsidP="00BE6CC8">
            <w:pPr>
              <w:jc w:val="center"/>
            </w:pPr>
            <w:r>
              <w:t>4400-6088-7274</w:t>
            </w:r>
          </w:p>
        </w:tc>
        <w:tc>
          <w:tcPr>
            <w:tcW w:w="709" w:type="dxa"/>
          </w:tcPr>
          <w:p w14:paraId="38E6B7B0" w14:textId="1D33437E" w:rsidR="00BE6CC8" w:rsidRDefault="00BE6CC8" w:rsidP="00BE6CC8">
            <w:pPr>
              <w:jc w:val="right"/>
            </w:pPr>
            <w:r>
              <w:t>170</w:t>
            </w:r>
          </w:p>
        </w:tc>
        <w:tc>
          <w:tcPr>
            <w:tcW w:w="1026" w:type="dxa"/>
            <w:shd w:val="clear" w:color="auto" w:fill="auto"/>
          </w:tcPr>
          <w:p w14:paraId="06219C47" w14:textId="1C8C092A" w:rsidR="00BE6CC8" w:rsidRPr="00245AAF" w:rsidRDefault="00BE6CC8" w:rsidP="00BE6CC8">
            <w:pPr>
              <w:jc w:val="right"/>
              <w:rPr>
                <w:sz w:val="22"/>
                <w:szCs w:val="22"/>
              </w:rPr>
            </w:pPr>
            <w:r>
              <w:rPr>
                <w:sz w:val="22"/>
                <w:szCs w:val="22"/>
              </w:rPr>
              <w:t>012804</w:t>
            </w:r>
          </w:p>
        </w:tc>
        <w:tc>
          <w:tcPr>
            <w:tcW w:w="1242" w:type="dxa"/>
          </w:tcPr>
          <w:p w14:paraId="52751241" w14:textId="4E49148D" w:rsidR="00BE6CC8" w:rsidRPr="00DA2796" w:rsidRDefault="00CA709E" w:rsidP="00BE6CC8">
            <w:pPr>
              <w:jc w:val="right"/>
            </w:pPr>
            <w:r>
              <w:t>3844,00</w:t>
            </w:r>
          </w:p>
        </w:tc>
        <w:tc>
          <w:tcPr>
            <w:tcW w:w="1275" w:type="dxa"/>
          </w:tcPr>
          <w:p w14:paraId="704A25DF" w14:textId="333228AD" w:rsidR="00BE6CC8" w:rsidRPr="00DA2796" w:rsidRDefault="00CA709E" w:rsidP="00BE6CC8">
            <w:pPr>
              <w:jc w:val="right"/>
            </w:pPr>
            <w:r>
              <w:t>3010,96</w:t>
            </w:r>
          </w:p>
        </w:tc>
      </w:tr>
      <w:tr w:rsidR="00BE6CC8" w:rsidRPr="005623AB" w14:paraId="32DE8893" w14:textId="77777777" w:rsidTr="003A210F">
        <w:trPr>
          <w:trHeight w:val="270"/>
        </w:trPr>
        <w:tc>
          <w:tcPr>
            <w:tcW w:w="709" w:type="dxa"/>
            <w:shd w:val="clear" w:color="auto" w:fill="auto"/>
          </w:tcPr>
          <w:p w14:paraId="5E81DC93" w14:textId="77777777" w:rsidR="00BE6CC8" w:rsidRPr="005623AB" w:rsidRDefault="00BE6CC8" w:rsidP="00BE6CC8">
            <w:pPr>
              <w:numPr>
                <w:ilvl w:val="0"/>
                <w:numId w:val="3"/>
              </w:numPr>
            </w:pPr>
          </w:p>
        </w:tc>
        <w:tc>
          <w:tcPr>
            <w:tcW w:w="2093" w:type="dxa"/>
          </w:tcPr>
          <w:p w14:paraId="36F7DEB3" w14:textId="232B8DEA" w:rsidR="00BE6CC8" w:rsidRDefault="00BE6CC8" w:rsidP="00BE6CC8">
            <w:r w:rsidRPr="00537DB6">
              <w:t>Kelias Nr. A</w:t>
            </w:r>
            <w:r>
              <w:t>254</w:t>
            </w:r>
            <w:r w:rsidRPr="00537DB6">
              <w:t xml:space="preserve"> (Privažiuojamasis kelias </w:t>
            </w:r>
            <w:r>
              <w:t>prie</w:t>
            </w:r>
            <w:r w:rsidRPr="00537DB6">
              <w:t xml:space="preserve"> dirbamų laukų nuo </w:t>
            </w:r>
            <w:r>
              <w:t>Dirbtuvių</w:t>
            </w:r>
            <w:r w:rsidRPr="00537DB6">
              <w:t xml:space="preserve"> g., </w:t>
            </w:r>
            <w:proofErr w:type="spellStart"/>
            <w:r>
              <w:t>Piktagalio</w:t>
            </w:r>
            <w:proofErr w:type="spellEnd"/>
            <w:r>
              <w:t xml:space="preserve"> </w:t>
            </w:r>
            <w:r w:rsidRPr="00537DB6">
              <w:t>k.)</w:t>
            </w:r>
          </w:p>
        </w:tc>
        <w:tc>
          <w:tcPr>
            <w:tcW w:w="1417" w:type="dxa"/>
          </w:tcPr>
          <w:p w14:paraId="5E275710" w14:textId="26A26317" w:rsidR="00BE6CC8" w:rsidRDefault="00BE6CC8" w:rsidP="00BE6CC8">
            <w:proofErr w:type="spellStart"/>
            <w:r>
              <w:t>Piktagalio</w:t>
            </w:r>
            <w:proofErr w:type="spellEnd"/>
            <w:r w:rsidRPr="00537DB6">
              <w:t xml:space="preserve"> k., Anykščių r. sav.</w:t>
            </w:r>
          </w:p>
        </w:tc>
        <w:tc>
          <w:tcPr>
            <w:tcW w:w="1843" w:type="dxa"/>
          </w:tcPr>
          <w:p w14:paraId="2643D914" w14:textId="5CB3B78E" w:rsidR="00BE6CC8" w:rsidRDefault="00BE6CC8" w:rsidP="00BE6CC8">
            <w:pPr>
              <w:jc w:val="center"/>
            </w:pPr>
            <w:r>
              <w:t>4400-6088-7296</w:t>
            </w:r>
          </w:p>
        </w:tc>
        <w:tc>
          <w:tcPr>
            <w:tcW w:w="709" w:type="dxa"/>
          </w:tcPr>
          <w:p w14:paraId="13EBAD0F" w14:textId="62AD93E0" w:rsidR="00BE6CC8" w:rsidRDefault="00BE6CC8" w:rsidP="00BE6CC8">
            <w:pPr>
              <w:jc w:val="right"/>
            </w:pPr>
            <w:r>
              <w:t>529</w:t>
            </w:r>
          </w:p>
        </w:tc>
        <w:tc>
          <w:tcPr>
            <w:tcW w:w="1026" w:type="dxa"/>
            <w:shd w:val="clear" w:color="auto" w:fill="auto"/>
          </w:tcPr>
          <w:p w14:paraId="535AD54A" w14:textId="5821D6B6" w:rsidR="00BE6CC8" w:rsidRPr="00245AAF" w:rsidRDefault="00BE6CC8" w:rsidP="00BE6CC8">
            <w:pPr>
              <w:jc w:val="right"/>
              <w:rPr>
                <w:sz w:val="22"/>
                <w:szCs w:val="22"/>
              </w:rPr>
            </w:pPr>
            <w:r>
              <w:rPr>
                <w:sz w:val="22"/>
                <w:szCs w:val="22"/>
              </w:rPr>
              <w:t>001348</w:t>
            </w:r>
          </w:p>
        </w:tc>
        <w:tc>
          <w:tcPr>
            <w:tcW w:w="1242" w:type="dxa"/>
            <w:shd w:val="clear" w:color="auto" w:fill="auto"/>
          </w:tcPr>
          <w:p w14:paraId="5EB5649A" w14:textId="01E472F3" w:rsidR="00BE6CC8" w:rsidRPr="00DA2796" w:rsidRDefault="00CA709E" w:rsidP="00BE6CC8">
            <w:pPr>
              <w:jc w:val="right"/>
            </w:pPr>
            <w:r>
              <w:t>50370,70</w:t>
            </w:r>
          </w:p>
        </w:tc>
        <w:tc>
          <w:tcPr>
            <w:tcW w:w="1275" w:type="dxa"/>
          </w:tcPr>
          <w:p w14:paraId="6FE15749" w14:textId="57F8646F" w:rsidR="00BE6CC8" w:rsidRPr="00DA2796" w:rsidRDefault="00CA709E" w:rsidP="00BE6CC8">
            <w:pPr>
              <w:jc w:val="right"/>
            </w:pPr>
            <w:r>
              <w:t>1752,10</w:t>
            </w:r>
          </w:p>
        </w:tc>
      </w:tr>
      <w:tr w:rsidR="00042B45" w:rsidRPr="005623AB" w14:paraId="448D425C" w14:textId="77777777" w:rsidTr="003A210F">
        <w:trPr>
          <w:trHeight w:val="270"/>
        </w:trPr>
        <w:tc>
          <w:tcPr>
            <w:tcW w:w="709" w:type="dxa"/>
            <w:shd w:val="clear" w:color="auto" w:fill="auto"/>
          </w:tcPr>
          <w:p w14:paraId="1E2A4F63" w14:textId="77777777" w:rsidR="00042B45" w:rsidRPr="005623AB" w:rsidRDefault="00042B45" w:rsidP="00042B45">
            <w:pPr>
              <w:numPr>
                <w:ilvl w:val="0"/>
                <w:numId w:val="3"/>
              </w:numPr>
            </w:pPr>
          </w:p>
        </w:tc>
        <w:tc>
          <w:tcPr>
            <w:tcW w:w="2093" w:type="dxa"/>
          </w:tcPr>
          <w:p w14:paraId="58345697" w14:textId="0270B94E" w:rsidR="00042B45" w:rsidRDefault="00042B45" w:rsidP="00042B45">
            <w:r w:rsidRPr="00537DB6">
              <w:t>Kelias Nr. A</w:t>
            </w:r>
            <w:r>
              <w:t>194</w:t>
            </w:r>
            <w:r w:rsidRPr="00537DB6">
              <w:t xml:space="preserve"> (Privažiuojamasis kelias </w:t>
            </w:r>
            <w:r>
              <w:t>SB „</w:t>
            </w:r>
            <w:proofErr w:type="spellStart"/>
            <w:r>
              <w:t>Liudiškiai</w:t>
            </w:r>
            <w:proofErr w:type="spellEnd"/>
            <w:r>
              <w:t xml:space="preserve">“ </w:t>
            </w:r>
            <w:proofErr w:type="spellStart"/>
            <w:r>
              <w:t>Liudiškių</w:t>
            </w:r>
            <w:proofErr w:type="spellEnd"/>
            <w:r>
              <w:t xml:space="preserve"> I-</w:t>
            </w:r>
            <w:proofErr w:type="spellStart"/>
            <w:r>
              <w:t>osios</w:t>
            </w:r>
            <w:proofErr w:type="spellEnd"/>
            <w:r>
              <w:t xml:space="preserve"> g. nuo </w:t>
            </w:r>
            <w:proofErr w:type="spellStart"/>
            <w:r>
              <w:t>Liudiškių</w:t>
            </w:r>
            <w:proofErr w:type="spellEnd"/>
            <w:r>
              <w:t xml:space="preserve"> g., </w:t>
            </w:r>
            <w:proofErr w:type="spellStart"/>
            <w:r>
              <w:t>Liudiškių</w:t>
            </w:r>
            <w:proofErr w:type="spellEnd"/>
            <w:r>
              <w:t xml:space="preserve"> k.</w:t>
            </w:r>
            <w:r w:rsidRPr="00537DB6">
              <w:t>)</w:t>
            </w:r>
          </w:p>
        </w:tc>
        <w:tc>
          <w:tcPr>
            <w:tcW w:w="1417" w:type="dxa"/>
          </w:tcPr>
          <w:p w14:paraId="6AEABF96" w14:textId="3192F42B" w:rsidR="00042B45" w:rsidRDefault="00042B45" w:rsidP="00042B45">
            <w:proofErr w:type="spellStart"/>
            <w:r>
              <w:t>Liudiškių</w:t>
            </w:r>
            <w:proofErr w:type="spellEnd"/>
            <w:r w:rsidRPr="00537DB6">
              <w:t xml:space="preserve"> k., Anykščių r. sav.</w:t>
            </w:r>
          </w:p>
        </w:tc>
        <w:tc>
          <w:tcPr>
            <w:tcW w:w="1843" w:type="dxa"/>
          </w:tcPr>
          <w:p w14:paraId="4AC4CA70" w14:textId="6633DDDB" w:rsidR="00042B45" w:rsidRDefault="009538DF" w:rsidP="00042B45">
            <w:pPr>
              <w:jc w:val="center"/>
            </w:pPr>
            <w:r>
              <w:t>4400-6098-3604</w:t>
            </w:r>
          </w:p>
        </w:tc>
        <w:tc>
          <w:tcPr>
            <w:tcW w:w="709" w:type="dxa"/>
          </w:tcPr>
          <w:p w14:paraId="7A9708B8" w14:textId="7EFEA680" w:rsidR="00042B45" w:rsidRDefault="009538DF" w:rsidP="00042B45">
            <w:pPr>
              <w:jc w:val="right"/>
            </w:pPr>
            <w:r>
              <w:t>179</w:t>
            </w:r>
          </w:p>
        </w:tc>
        <w:tc>
          <w:tcPr>
            <w:tcW w:w="1026" w:type="dxa"/>
            <w:shd w:val="clear" w:color="auto" w:fill="auto"/>
          </w:tcPr>
          <w:p w14:paraId="0F36797A" w14:textId="7DE506B0" w:rsidR="00042B45" w:rsidRPr="00245AAF" w:rsidRDefault="009538DF" w:rsidP="00042B45">
            <w:pPr>
              <w:jc w:val="right"/>
              <w:rPr>
                <w:sz w:val="22"/>
                <w:szCs w:val="22"/>
              </w:rPr>
            </w:pPr>
            <w:r>
              <w:rPr>
                <w:sz w:val="22"/>
                <w:szCs w:val="22"/>
              </w:rPr>
              <w:t>012780</w:t>
            </w:r>
          </w:p>
        </w:tc>
        <w:tc>
          <w:tcPr>
            <w:tcW w:w="1242" w:type="dxa"/>
          </w:tcPr>
          <w:p w14:paraId="37DEEFE6" w14:textId="5C4A3FD2" w:rsidR="00042B45" w:rsidRPr="00DA2796" w:rsidRDefault="00CA709E" w:rsidP="00042B45">
            <w:pPr>
              <w:jc w:val="right"/>
            </w:pPr>
            <w:r>
              <w:t>4190,00</w:t>
            </w:r>
          </w:p>
        </w:tc>
        <w:tc>
          <w:tcPr>
            <w:tcW w:w="1275" w:type="dxa"/>
          </w:tcPr>
          <w:p w14:paraId="7EA61554" w14:textId="0531446C" w:rsidR="00042B45" w:rsidRPr="00DA2796" w:rsidRDefault="00CA709E" w:rsidP="00042B45">
            <w:pPr>
              <w:jc w:val="right"/>
            </w:pPr>
            <w:r>
              <w:t>3282,08</w:t>
            </w:r>
          </w:p>
        </w:tc>
      </w:tr>
      <w:tr w:rsidR="00DF049B" w:rsidRPr="005623AB" w14:paraId="23581AFA" w14:textId="77777777" w:rsidTr="003A210F">
        <w:trPr>
          <w:trHeight w:val="270"/>
        </w:trPr>
        <w:tc>
          <w:tcPr>
            <w:tcW w:w="709" w:type="dxa"/>
            <w:shd w:val="clear" w:color="auto" w:fill="auto"/>
          </w:tcPr>
          <w:p w14:paraId="7A378D39" w14:textId="77777777" w:rsidR="00DF049B" w:rsidRPr="005623AB" w:rsidRDefault="00DF049B" w:rsidP="00DF049B">
            <w:pPr>
              <w:numPr>
                <w:ilvl w:val="0"/>
                <w:numId w:val="3"/>
              </w:numPr>
            </w:pPr>
          </w:p>
        </w:tc>
        <w:tc>
          <w:tcPr>
            <w:tcW w:w="2093" w:type="dxa"/>
          </w:tcPr>
          <w:p w14:paraId="4031C0B0" w14:textId="7697A8D2" w:rsidR="00DF049B" w:rsidRDefault="00DF049B" w:rsidP="00DF049B">
            <w:r w:rsidRPr="00537DB6">
              <w:t>Kelias Nr. A</w:t>
            </w:r>
            <w:r>
              <w:t>209</w:t>
            </w:r>
            <w:r w:rsidRPr="00537DB6">
              <w:t xml:space="preserve"> (Privažiuojamasis kelias </w:t>
            </w:r>
            <w:r>
              <w:t xml:space="preserve">prie gyvenamųjų namų nuo </w:t>
            </w:r>
            <w:proofErr w:type="spellStart"/>
            <w:r>
              <w:t>Ažugojų</w:t>
            </w:r>
            <w:proofErr w:type="spellEnd"/>
            <w:r>
              <w:t xml:space="preserve"> g. </w:t>
            </w:r>
            <w:proofErr w:type="spellStart"/>
            <w:r>
              <w:t>Ažugojų</w:t>
            </w:r>
            <w:proofErr w:type="spellEnd"/>
            <w:r>
              <w:t xml:space="preserve"> k.</w:t>
            </w:r>
            <w:r w:rsidRPr="00537DB6">
              <w:t>)</w:t>
            </w:r>
          </w:p>
        </w:tc>
        <w:tc>
          <w:tcPr>
            <w:tcW w:w="1417" w:type="dxa"/>
          </w:tcPr>
          <w:p w14:paraId="4FB9F8E0" w14:textId="5680A38C" w:rsidR="00DF049B" w:rsidRDefault="00DF049B" w:rsidP="00DF049B">
            <w:r>
              <w:t>Storių</w:t>
            </w:r>
            <w:r w:rsidRPr="00537DB6">
              <w:t xml:space="preserve"> k., Anykščių r. sav.</w:t>
            </w:r>
          </w:p>
        </w:tc>
        <w:tc>
          <w:tcPr>
            <w:tcW w:w="1843" w:type="dxa"/>
          </w:tcPr>
          <w:p w14:paraId="2C8D9A85" w14:textId="589FC0B2" w:rsidR="00DF049B" w:rsidRDefault="00110192" w:rsidP="00DF049B">
            <w:pPr>
              <w:jc w:val="center"/>
            </w:pPr>
            <w:r>
              <w:t>4400-6097-0252</w:t>
            </w:r>
          </w:p>
        </w:tc>
        <w:tc>
          <w:tcPr>
            <w:tcW w:w="709" w:type="dxa"/>
          </w:tcPr>
          <w:p w14:paraId="4F6D9E6E" w14:textId="049A28AD" w:rsidR="00DF049B" w:rsidRDefault="00110192" w:rsidP="00DF049B">
            <w:pPr>
              <w:jc w:val="right"/>
            </w:pPr>
            <w:r>
              <w:t>227</w:t>
            </w:r>
          </w:p>
        </w:tc>
        <w:tc>
          <w:tcPr>
            <w:tcW w:w="1026" w:type="dxa"/>
            <w:shd w:val="clear" w:color="auto" w:fill="auto"/>
          </w:tcPr>
          <w:p w14:paraId="3B63D20E" w14:textId="43F14508" w:rsidR="00DF049B" w:rsidRPr="00245AAF" w:rsidRDefault="00110192" w:rsidP="00DF049B">
            <w:pPr>
              <w:jc w:val="right"/>
              <w:rPr>
                <w:sz w:val="22"/>
                <w:szCs w:val="22"/>
              </w:rPr>
            </w:pPr>
            <w:r>
              <w:rPr>
                <w:sz w:val="22"/>
                <w:szCs w:val="22"/>
              </w:rPr>
              <w:t>012785</w:t>
            </w:r>
          </w:p>
        </w:tc>
        <w:tc>
          <w:tcPr>
            <w:tcW w:w="1242" w:type="dxa"/>
          </w:tcPr>
          <w:p w14:paraId="7F7E32BB" w14:textId="59668683" w:rsidR="00DF049B" w:rsidRPr="00DA2796" w:rsidRDefault="00CA709E" w:rsidP="00DF049B">
            <w:pPr>
              <w:jc w:val="right"/>
            </w:pPr>
            <w:r>
              <w:t>975,00</w:t>
            </w:r>
          </w:p>
        </w:tc>
        <w:tc>
          <w:tcPr>
            <w:tcW w:w="1275" w:type="dxa"/>
          </w:tcPr>
          <w:p w14:paraId="276D335C" w14:textId="354A52B3" w:rsidR="00DF049B" w:rsidRPr="00DA2796" w:rsidRDefault="00CA709E" w:rsidP="00DF049B">
            <w:pPr>
              <w:jc w:val="right"/>
            </w:pPr>
            <w:r>
              <w:t>763,88</w:t>
            </w:r>
          </w:p>
        </w:tc>
      </w:tr>
      <w:tr w:rsidR="00110192" w:rsidRPr="005623AB" w14:paraId="243CCE69" w14:textId="77777777" w:rsidTr="003A210F">
        <w:trPr>
          <w:trHeight w:val="270"/>
        </w:trPr>
        <w:tc>
          <w:tcPr>
            <w:tcW w:w="709" w:type="dxa"/>
            <w:shd w:val="clear" w:color="auto" w:fill="auto"/>
          </w:tcPr>
          <w:p w14:paraId="060FB866" w14:textId="77777777" w:rsidR="00110192" w:rsidRPr="005623AB" w:rsidRDefault="00110192" w:rsidP="00110192">
            <w:pPr>
              <w:numPr>
                <w:ilvl w:val="0"/>
                <w:numId w:val="3"/>
              </w:numPr>
            </w:pPr>
          </w:p>
        </w:tc>
        <w:tc>
          <w:tcPr>
            <w:tcW w:w="2093" w:type="dxa"/>
          </w:tcPr>
          <w:p w14:paraId="2421D0C9" w14:textId="1DF923C0" w:rsidR="00110192" w:rsidRDefault="00110192" w:rsidP="00110192">
            <w:r w:rsidRPr="00537DB6">
              <w:t>Kelias Nr. A</w:t>
            </w:r>
            <w:r>
              <w:t>213</w:t>
            </w:r>
            <w:r w:rsidRPr="00537DB6">
              <w:t xml:space="preserve"> (Privažiuojamasis kelias </w:t>
            </w:r>
            <w:r>
              <w:t xml:space="preserve">prie gyvenamųjų namų nuo </w:t>
            </w:r>
            <w:proofErr w:type="spellStart"/>
            <w:r>
              <w:t>Šlavės</w:t>
            </w:r>
            <w:proofErr w:type="spellEnd"/>
            <w:r>
              <w:t xml:space="preserve"> g.</w:t>
            </w:r>
            <w:r w:rsidR="004853FE">
              <w:t xml:space="preserve">, </w:t>
            </w:r>
            <w:r>
              <w:t>Storių k.</w:t>
            </w:r>
            <w:r w:rsidRPr="00537DB6">
              <w:t>)</w:t>
            </w:r>
          </w:p>
        </w:tc>
        <w:tc>
          <w:tcPr>
            <w:tcW w:w="1417" w:type="dxa"/>
          </w:tcPr>
          <w:p w14:paraId="40537D8B" w14:textId="6F8A2938" w:rsidR="00110192" w:rsidRDefault="00110192" w:rsidP="00110192">
            <w:r>
              <w:t>Storių</w:t>
            </w:r>
            <w:r w:rsidRPr="00537DB6">
              <w:t xml:space="preserve"> k., Anykščių r. sav.</w:t>
            </w:r>
          </w:p>
        </w:tc>
        <w:tc>
          <w:tcPr>
            <w:tcW w:w="1843" w:type="dxa"/>
          </w:tcPr>
          <w:p w14:paraId="5E04251F" w14:textId="7F209109" w:rsidR="00110192" w:rsidRDefault="00110192" w:rsidP="00110192">
            <w:pPr>
              <w:jc w:val="center"/>
            </w:pPr>
            <w:r>
              <w:t>4400-6097-0349</w:t>
            </w:r>
          </w:p>
        </w:tc>
        <w:tc>
          <w:tcPr>
            <w:tcW w:w="709" w:type="dxa"/>
          </w:tcPr>
          <w:p w14:paraId="6010F81E" w14:textId="71CCD475" w:rsidR="00110192" w:rsidRDefault="00110192" w:rsidP="00110192">
            <w:pPr>
              <w:jc w:val="right"/>
            </w:pPr>
            <w:r>
              <w:t>699</w:t>
            </w:r>
          </w:p>
        </w:tc>
        <w:tc>
          <w:tcPr>
            <w:tcW w:w="1026" w:type="dxa"/>
            <w:shd w:val="clear" w:color="auto" w:fill="auto"/>
          </w:tcPr>
          <w:p w14:paraId="060B7948" w14:textId="1A860792" w:rsidR="00110192" w:rsidRPr="00245AAF" w:rsidRDefault="00110192" w:rsidP="00110192">
            <w:pPr>
              <w:jc w:val="right"/>
              <w:rPr>
                <w:sz w:val="22"/>
                <w:szCs w:val="22"/>
              </w:rPr>
            </w:pPr>
            <w:r>
              <w:rPr>
                <w:sz w:val="22"/>
                <w:szCs w:val="22"/>
              </w:rPr>
              <w:t>002764</w:t>
            </w:r>
          </w:p>
        </w:tc>
        <w:tc>
          <w:tcPr>
            <w:tcW w:w="1242" w:type="dxa"/>
          </w:tcPr>
          <w:p w14:paraId="01388598" w14:textId="7E90D84D" w:rsidR="00110192" w:rsidRPr="00DA2796" w:rsidRDefault="00CA709E" w:rsidP="00110192">
            <w:pPr>
              <w:jc w:val="right"/>
            </w:pPr>
            <w:r>
              <w:t>15444,29</w:t>
            </w:r>
          </w:p>
        </w:tc>
        <w:tc>
          <w:tcPr>
            <w:tcW w:w="1275" w:type="dxa"/>
          </w:tcPr>
          <w:p w14:paraId="7069C1CD" w14:textId="43FD643F" w:rsidR="00110192" w:rsidRPr="00DA2796" w:rsidRDefault="00CA709E" w:rsidP="00110192">
            <w:pPr>
              <w:jc w:val="right"/>
            </w:pPr>
            <w:r>
              <w:t>13642,49</w:t>
            </w:r>
          </w:p>
        </w:tc>
      </w:tr>
      <w:tr w:rsidR="007F7F69" w:rsidRPr="005623AB" w14:paraId="6516930B" w14:textId="77777777" w:rsidTr="00190614">
        <w:trPr>
          <w:trHeight w:val="270"/>
        </w:trPr>
        <w:tc>
          <w:tcPr>
            <w:tcW w:w="709" w:type="dxa"/>
            <w:shd w:val="clear" w:color="auto" w:fill="auto"/>
          </w:tcPr>
          <w:p w14:paraId="2E8E0961" w14:textId="77777777" w:rsidR="007F7F69" w:rsidRPr="005623AB" w:rsidRDefault="007F7F69" w:rsidP="00190614">
            <w:pPr>
              <w:numPr>
                <w:ilvl w:val="0"/>
                <w:numId w:val="3"/>
              </w:numPr>
            </w:pPr>
          </w:p>
        </w:tc>
        <w:tc>
          <w:tcPr>
            <w:tcW w:w="2093" w:type="dxa"/>
          </w:tcPr>
          <w:p w14:paraId="1A0AA622" w14:textId="77777777" w:rsidR="007F7F69" w:rsidRDefault="007F7F69" w:rsidP="00190614">
            <w:r w:rsidRPr="00537DB6">
              <w:t>Kelias Nr. A</w:t>
            </w:r>
            <w:r>
              <w:t>220</w:t>
            </w:r>
            <w:r w:rsidRPr="00537DB6">
              <w:t xml:space="preserve"> (Privažiuojamasis kelias </w:t>
            </w:r>
            <w:r>
              <w:t xml:space="preserve">iki Šilelio g., </w:t>
            </w:r>
            <w:proofErr w:type="spellStart"/>
            <w:r>
              <w:t>Keblonių</w:t>
            </w:r>
            <w:proofErr w:type="spellEnd"/>
            <w:r>
              <w:t xml:space="preserve"> k. nuo kelio Nr. A76</w:t>
            </w:r>
            <w:r w:rsidRPr="00537DB6">
              <w:t>)</w:t>
            </w:r>
          </w:p>
        </w:tc>
        <w:tc>
          <w:tcPr>
            <w:tcW w:w="1417" w:type="dxa"/>
          </w:tcPr>
          <w:p w14:paraId="25941C4D" w14:textId="77777777" w:rsidR="007F7F69" w:rsidRDefault="007F7F69" w:rsidP="00190614">
            <w:proofErr w:type="spellStart"/>
            <w:r>
              <w:t>Keblonių</w:t>
            </w:r>
            <w:proofErr w:type="spellEnd"/>
            <w:r w:rsidRPr="00537DB6">
              <w:t xml:space="preserve"> k., Anykščių r. sav.</w:t>
            </w:r>
          </w:p>
        </w:tc>
        <w:tc>
          <w:tcPr>
            <w:tcW w:w="1843" w:type="dxa"/>
          </w:tcPr>
          <w:p w14:paraId="3E0E876C" w14:textId="77777777" w:rsidR="007F7F69" w:rsidRDefault="007F7F69" w:rsidP="00190614">
            <w:pPr>
              <w:jc w:val="center"/>
            </w:pPr>
            <w:r>
              <w:t>4400-6096-7277</w:t>
            </w:r>
          </w:p>
        </w:tc>
        <w:tc>
          <w:tcPr>
            <w:tcW w:w="709" w:type="dxa"/>
          </w:tcPr>
          <w:p w14:paraId="4E6DFEB8" w14:textId="77777777" w:rsidR="007F7F69" w:rsidRDefault="007F7F69" w:rsidP="00190614">
            <w:pPr>
              <w:jc w:val="right"/>
            </w:pPr>
            <w:r>
              <w:t>401</w:t>
            </w:r>
          </w:p>
        </w:tc>
        <w:tc>
          <w:tcPr>
            <w:tcW w:w="1026" w:type="dxa"/>
            <w:shd w:val="clear" w:color="auto" w:fill="auto"/>
          </w:tcPr>
          <w:p w14:paraId="6CD1B36E" w14:textId="77777777" w:rsidR="007F7F69" w:rsidRPr="00245AAF" w:rsidRDefault="007F7F69" w:rsidP="00190614">
            <w:pPr>
              <w:jc w:val="right"/>
              <w:rPr>
                <w:sz w:val="22"/>
                <w:szCs w:val="22"/>
              </w:rPr>
            </w:pPr>
            <w:r>
              <w:rPr>
                <w:sz w:val="22"/>
                <w:szCs w:val="22"/>
              </w:rPr>
              <w:t>012791</w:t>
            </w:r>
          </w:p>
        </w:tc>
        <w:tc>
          <w:tcPr>
            <w:tcW w:w="1242" w:type="dxa"/>
          </w:tcPr>
          <w:p w14:paraId="43DD73F4" w14:textId="74E30BFC" w:rsidR="007F7F69" w:rsidRPr="00DA2796" w:rsidRDefault="00CA709E" w:rsidP="00190614">
            <w:pPr>
              <w:jc w:val="right"/>
            </w:pPr>
            <w:r>
              <w:t>1526,00</w:t>
            </w:r>
          </w:p>
        </w:tc>
        <w:tc>
          <w:tcPr>
            <w:tcW w:w="1275" w:type="dxa"/>
          </w:tcPr>
          <w:p w14:paraId="21B62E2F" w14:textId="70089E42" w:rsidR="007F7F69" w:rsidRPr="00DA2796" w:rsidRDefault="00CA709E" w:rsidP="00190614">
            <w:pPr>
              <w:jc w:val="right"/>
            </w:pPr>
            <w:r>
              <w:t>1195,28</w:t>
            </w:r>
          </w:p>
        </w:tc>
      </w:tr>
      <w:tr w:rsidR="004853FE" w:rsidRPr="005623AB" w14:paraId="4447A6B8" w14:textId="77777777" w:rsidTr="003A210F">
        <w:trPr>
          <w:trHeight w:val="270"/>
        </w:trPr>
        <w:tc>
          <w:tcPr>
            <w:tcW w:w="709" w:type="dxa"/>
            <w:shd w:val="clear" w:color="auto" w:fill="auto"/>
          </w:tcPr>
          <w:p w14:paraId="5168C91C" w14:textId="77777777" w:rsidR="004853FE" w:rsidRPr="005623AB" w:rsidRDefault="004853FE" w:rsidP="004853FE">
            <w:pPr>
              <w:numPr>
                <w:ilvl w:val="0"/>
                <w:numId w:val="3"/>
              </w:numPr>
            </w:pPr>
          </w:p>
        </w:tc>
        <w:tc>
          <w:tcPr>
            <w:tcW w:w="2093" w:type="dxa"/>
          </w:tcPr>
          <w:p w14:paraId="3BF80E50" w14:textId="7A2C7516" w:rsidR="004853FE" w:rsidRDefault="004853FE" w:rsidP="004853FE">
            <w:r w:rsidRPr="00537DB6">
              <w:t>Kelias Nr. A</w:t>
            </w:r>
            <w:r>
              <w:t>22</w:t>
            </w:r>
            <w:r w:rsidR="00F144E1">
              <w:t>2</w:t>
            </w:r>
            <w:r w:rsidRPr="00537DB6">
              <w:t xml:space="preserve"> (Privažiuojamasis kelias </w:t>
            </w:r>
            <w:r w:rsidR="007F7F69">
              <w:t xml:space="preserve">iki </w:t>
            </w:r>
            <w:proofErr w:type="spellStart"/>
            <w:r>
              <w:t>Keblonių</w:t>
            </w:r>
            <w:proofErr w:type="spellEnd"/>
            <w:r>
              <w:t xml:space="preserve"> k. </w:t>
            </w:r>
            <w:r w:rsidR="00F144E1">
              <w:t xml:space="preserve">fermos </w:t>
            </w:r>
            <w:r>
              <w:t>nuo kelio Nr. A</w:t>
            </w:r>
            <w:r w:rsidR="00F144E1">
              <w:t>108</w:t>
            </w:r>
            <w:r w:rsidRPr="00537DB6">
              <w:t>)</w:t>
            </w:r>
          </w:p>
        </w:tc>
        <w:tc>
          <w:tcPr>
            <w:tcW w:w="1417" w:type="dxa"/>
          </w:tcPr>
          <w:p w14:paraId="3649F66B" w14:textId="5924A9CD" w:rsidR="004853FE" w:rsidRDefault="004853FE" w:rsidP="004853FE">
            <w:proofErr w:type="spellStart"/>
            <w:r>
              <w:t>Keblonių</w:t>
            </w:r>
            <w:proofErr w:type="spellEnd"/>
            <w:r w:rsidRPr="00537DB6">
              <w:t xml:space="preserve"> k., Anykščių r. sav.</w:t>
            </w:r>
          </w:p>
        </w:tc>
        <w:tc>
          <w:tcPr>
            <w:tcW w:w="1843" w:type="dxa"/>
          </w:tcPr>
          <w:p w14:paraId="4E7F3B2A" w14:textId="3C1EDC7D" w:rsidR="004853FE" w:rsidRDefault="004853FE" w:rsidP="004853FE">
            <w:pPr>
              <w:jc w:val="center"/>
            </w:pPr>
            <w:r>
              <w:t>4400-</w:t>
            </w:r>
            <w:r w:rsidR="00F144E1">
              <w:t>60</w:t>
            </w:r>
            <w:r w:rsidR="007F7F69">
              <w:t>96</w:t>
            </w:r>
            <w:r w:rsidR="00F144E1">
              <w:t>-7244</w:t>
            </w:r>
          </w:p>
        </w:tc>
        <w:tc>
          <w:tcPr>
            <w:tcW w:w="709" w:type="dxa"/>
          </w:tcPr>
          <w:p w14:paraId="020DA15D" w14:textId="25637282" w:rsidR="004853FE" w:rsidRDefault="00F144E1" w:rsidP="004853FE">
            <w:pPr>
              <w:jc w:val="right"/>
            </w:pPr>
            <w:r>
              <w:t>323</w:t>
            </w:r>
          </w:p>
        </w:tc>
        <w:tc>
          <w:tcPr>
            <w:tcW w:w="1026" w:type="dxa"/>
            <w:shd w:val="clear" w:color="auto" w:fill="auto"/>
          </w:tcPr>
          <w:p w14:paraId="5FF41DDD" w14:textId="0FC1A2D8" w:rsidR="004853FE" w:rsidRPr="00245AAF" w:rsidRDefault="004853FE" w:rsidP="004853FE">
            <w:pPr>
              <w:jc w:val="right"/>
              <w:rPr>
                <w:sz w:val="22"/>
                <w:szCs w:val="22"/>
              </w:rPr>
            </w:pPr>
            <w:r>
              <w:rPr>
                <w:sz w:val="22"/>
                <w:szCs w:val="22"/>
              </w:rPr>
              <w:t>0127</w:t>
            </w:r>
            <w:r w:rsidR="00F144E1">
              <w:rPr>
                <w:sz w:val="22"/>
                <w:szCs w:val="22"/>
              </w:rPr>
              <w:t>92</w:t>
            </w:r>
          </w:p>
        </w:tc>
        <w:tc>
          <w:tcPr>
            <w:tcW w:w="1242" w:type="dxa"/>
          </w:tcPr>
          <w:p w14:paraId="332A8027" w14:textId="6009FA2D" w:rsidR="004853FE" w:rsidRPr="00DA2796" w:rsidRDefault="005F29A6" w:rsidP="004853FE">
            <w:pPr>
              <w:jc w:val="right"/>
            </w:pPr>
            <w:r>
              <w:t>29419,29</w:t>
            </w:r>
          </w:p>
        </w:tc>
        <w:tc>
          <w:tcPr>
            <w:tcW w:w="1275" w:type="dxa"/>
          </w:tcPr>
          <w:p w14:paraId="008332FC" w14:textId="0962BF94" w:rsidR="004853FE" w:rsidRPr="00DA2796" w:rsidRDefault="005F29A6" w:rsidP="004853FE">
            <w:pPr>
              <w:jc w:val="right"/>
            </w:pPr>
            <w:r>
              <w:t>25987,05</w:t>
            </w:r>
          </w:p>
        </w:tc>
      </w:tr>
      <w:tr w:rsidR="007F7F69" w:rsidRPr="005623AB" w14:paraId="32808C28" w14:textId="77777777" w:rsidTr="003A210F">
        <w:trPr>
          <w:trHeight w:val="270"/>
        </w:trPr>
        <w:tc>
          <w:tcPr>
            <w:tcW w:w="709" w:type="dxa"/>
            <w:shd w:val="clear" w:color="auto" w:fill="auto"/>
          </w:tcPr>
          <w:p w14:paraId="5C98F0AF" w14:textId="77777777" w:rsidR="007F7F69" w:rsidRPr="005623AB" w:rsidRDefault="007F7F69" w:rsidP="007F7F69">
            <w:pPr>
              <w:numPr>
                <w:ilvl w:val="0"/>
                <w:numId w:val="3"/>
              </w:numPr>
            </w:pPr>
          </w:p>
        </w:tc>
        <w:tc>
          <w:tcPr>
            <w:tcW w:w="2093" w:type="dxa"/>
          </w:tcPr>
          <w:p w14:paraId="725662CE" w14:textId="0394B31A" w:rsidR="007F7F69" w:rsidRDefault="007F7F69" w:rsidP="007F7F69">
            <w:r w:rsidRPr="00537DB6">
              <w:t>Kelias Nr. A</w:t>
            </w:r>
            <w:r>
              <w:t>224</w:t>
            </w:r>
            <w:r w:rsidRPr="00537DB6">
              <w:t xml:space="preserve"> (Privažiuojamasis kelias </w:t>
            </w:r>
            <w:r>
              <w:t xml:space="preserve">iki </w:t>
            </w:r>
            <w:proofErr w:type="spellStart"/>
            <w:r>
              <w:t>Keblonių</w:t>
            </w:r>
            <w:proofErr w:type="spellEnd"/>
            <w:r>
              <w:t xml:space="preserve"> k. gamybinių pastatų nuo kelio Nr. A108</w:t>
            </w:r>
            <w:r w:rsidRPr="00537DB6">
              <w:t>)</w:t>
            </w:r>
          </w:p>
        </w:tc>
        <w:tc>
          <w:tcPr>
            <w:tcW w:w="1417" w:type="dxa"/>
          </w:tcPr>
          <w:p w14:paraId="771974FD" w14:textId="0CA7E2E8" w:rsidR="007F7F69" w:rsidRDefault="007F7F69" w:rsidP="007F7F69">
            <w:proofErr w:type="spellStart"/>
            <w:r>
              <w:t>Keblonių</w:t>
            </w:r>
            <w:proofErr w:type="spellEnd"/>
            <w:r w:rsidRPr="00537DB6">
              <w:t xml:space="preserve"> k., Anykščių r. sav.</w:t>
            </w:r>
          </w:p>
        </w:tc>
        <w:tc>
          <w:tcPr>
            <w:tcW w:w="1843" w:type="dxa"/>
          </w:tcPr>
          <w:p w14:paraId="26AA0D5D" w14:textId="4ED17F82" w:rsidR="007F7F69" w:rsidRDefault="007F7F69" w:rsidP="007F7F69">
            <w:pPr>
              <w:jc w:val="center"/>
            </w:pPr>
            <w:r>
              <w:t>4400-6096-7266</w:t>
            </w:r>
          </w:p>
        </w:tc>
        <w:tc>
          <w:tcPr>
            <w:tcW w:w="709" w:type="dxa"/>
          </w:tcPr>
          <w:p w14:paraId="64CF8193" w14:textId="70B89709" w:rsidR="007F7F69" w:rsidRDefault="007F7F69" w:rsidP="007F7F69">
            <w:pPr>
              <w:jc w:val="right"/>
            </w:pPr>
            <w:r>
              <w:t>483</w:t>
            </w:r>
          </w:p>
        </w:tc>
        <w:tc>
          <w:tcPr>
            <w:tcW w:w="1026" w:type="dxa"/>
            <w:shd w:val="clear" w:color="auto" w:fill="auto"/>
          </w:tcPr>
          <w:p w14:paraId="07AAC79C" w14:textId="183641B2" w:rsidR="007F7F69" w:rsidRPr="00245AAF" w:rsidRDefault="007F7F69" w:rsidP="007F7F69">
            <w:pPr>
              <w:jc w:val="right"/>
              <w:rPr>
                <w:sz w:val="22"/>
                <w:szCs w:val="22"/>
              </w:rPr>
            </w:pPr>
            <w:r>
              <w:rPr>
                <w:sz w:val="22"/>
                <w:szCs w:val="22"/>
              </w:rPr>
              <w:t>012794</w:t>
            </w:r>
          </w:p>
        </w:tc>
        <w:tc>
          <w:tcPr>
            <w:tcW w:w="1242" w:type="dxa"/>
          </w:tcPr>
          <w:p w14:paraId="3DB87208" w14:textId="1913B233" w:rsidR="007F7F69" w:rsidRPr="00DA2796" w:rsidRDefault="005F29A6" w:rsidP="007F7F69">
            <w:pPr>
              <w:jc w:val="right"/>
            </w:pPr>
            <w:r>
              <w:t>1770,00</w:t>
            </w:r>
          </w:p>
        </w:tc>
        <w:tc>
          <w:tcPr>
            <w:tcW w:w="1275" w:type="dxa"/>
          </w:tcPr>
          <w:p w14:paraId="67FB65E2" w14:textId="542E661F" w:rsidR="007F7F69" w:rsidRPr="00DA2796" w:rsidRDefault="005F29A6" w:rsidP="007F7F69">
            <w:pPr>
              <w:jc w:val="right"/>
            </w:pPr>
            <w:r>
              <w:t>1386,50</w:t>
            </w:r>
          </w:p>
        </w:tc>
      </w:tr>
      <w:tr w:rsidR="0054566A" w:rsidRPr="005623AB" w14:paraId="4856EEA7" w14:textId="77777777" w:rsidTr="003A210F">
        <w:trPr>
          <w:trHeight w:val="270"/>
        </w:trPr>
        <w:tc>
          <w:tcPr>
            <w:tcW w:w="709" w:type="dxa"/>
            <w:shd w:val="clear" w:color="auto" w:fill="auto"/>
          </w:tcPr>
          <w:p w14:paraId="1A9B1C61" w14:textId="77777777" w:rsidR="0054566A" w:rsidRPr="005623AB" w:rsidRDefault="0054566A" w:rsidP="0054566A">
            <w:pPr>
              <w:numPr>
                <w:ilvl w:val="0"/>
                <w:numId w:val="3"/>
              </w:numPr>
            </w:pPr>
          </w:p>
        </w:tc>
        <w:tc>
          <w:tcPr>
            <w:tcW w:w="2093" w:type="dxa"/>
          </w:tcPr>
          <w:p w14:paraId="4B9C771A" w14:textId="783BA45E" w:rsidR="0054566A" w:rsidRDefault="0054566A" w:rsidP="0054566A">
            <w:r w:rsidRPr="00537DB6">
              <w:t>Kelias Nr. A</w:t>
            </w:r>
            <w:r>
              <w:t>225</w:t>
            </w:r>
            <w:r w:rsidRPr="00537DB6">
              <w:t xml:space="preserve"> (Privažiuojamasis kelias </w:t>
            </w:r>
            <w:r>
              <w:t xml:space="preserve">iki dirbamų laukų </w:t>
            </w:r>
            <w:proofErr w:type="spellStart"/>
            <w:r>
              <w:t>Keblonių</w:t>
            </w:r>
            <w:proofErr w:type="spellEnd"/>
            <w:r>
              <w:t xml:space="preserve"> k. nuo kelio Nr. A108</w:t>
            </w:r>
            <w:r w:rsidRPr="00537DB6">
              <w:t>)</w:t>
            </w:r>
          </w:p>
        </w:tc>
        <w:tc>
          <w:tcPr>
            <w:tcW w:w="1417" w:type="dxa"/>
          </w:tcPr>
          <w:p w14:paraId="4C91ED52" w14:textId="60A8F894" w:rsidR="0054566A" w:rsidRDefault="0054566A" w:rsidP="0054566A">
            <w:proofErr w:type="spellStart"/>
            <w:r>
              <w:t>Keblonių</w:t>
            </w:r>
            <w:proofErr w:type="spellEnd"/>
            <w:r w:rsidRPr="00537DB6">
              <w:t xml:space="preserve"> k., Anykščių r. sav.</w:t>
            </w:r>
          </w:p>
        </w:tc>
        <w:tc>
          <w:tcPr>
            <w:tcW w:w="1843" w:type="dxa"/>
          </w:tcPr>
          <w:p w14:paraId="154A4A91" w14:textId="521B2132" w:rsidR="0054566A" w:rsidRDefault="0054566A" w:rsidP="0054566A">
            <w:pPr>
              <w:jc w:val="center"/>
            </w:pPr>
            <w:r>
              <w:t>4400-6096-7255</w:t>
            </w:r>
          </w:p>
        </w:tc>
        <w:tc>
          <w:tcPr>
            <w:tcW w:w="709" w:type="dxa"/>
          </w:tcPr>
          <w:p w14:paraId="5E1B661B" w14:textId="689387AF" w:rsidR="0054566A" w:rsidRDefault="0054566A" w:rsidP="0054566A">
            <w:pPr>
              <w:jc w:val="right"/>
            </w:pPr>
            <w:r>
              <w:t>332</w:t>
            </w:r>
          </w:p>
        </w:tc>
        <w:tc>
          <w:tcPr>
            <w:tcW w:w="1026" w:type="dxa"/>
            <w:shd w:val="clear" w:color="auto" w:fill="auto"/>
          </w:tcPr>
          <w:p w14:paraId="5C28F3F2" w14:textId="40A8A47F" w:rsidR="0054566A" w:rsidRPr="00245AAF" w:rsidRDefault="0054566A" w:rsidP="0054566A">
            <w:pPr>
              <w:jc w:val="right"/>
              <w:rPr>
                <w:sz w:val="22"/>
                <w:szCs w:val="22"/>
              </w:rPr>
            </w:pPr>
            <w:r>
              <w:rPr>
                <w:sz w:val="22"/>
                <w:szCs w:val="22"/>
              </w:rPr>
              <w:t>012795</w:t>
            </w:r>
          </w:p>
        </w:tc>
        <w:tc>
          <w:tcPr>
            <w:tcW w:w="1242" w:type="dxa"/>
          </w:tcPr>
          <w:p w14:paraId="2A237876" w14:textId="23A7C586" w:rsidR="0054566A" w:rsidRPr="00DA2796" w:rsidRDefault="005F29A6" w:rsidP="0054566A">
            <w:pPr>
              <w:jc w:val="right"/>
            </w:pPr>
            <w:r>
              <w:t>1253,00</w:t>
            </w:r>
          </w:p>
        </w:tc>
        <w:tc>
          <w:tcPr>
            <w:tcW w:w="1275" w:type="dxa"/>
          </w:tcPr>
          <w:p w14:paraId="2DD10FC6" w14:textId="0093CEAE" w:rsidR="0054566A" w:rsidRPr="00DA2796" w:rsidRDefault="005F29A6" w:rsidP="0054566A">
            <w:pPr>
              <w:jc w:val="right"/>
            </w:pPr>
            <w:r>
              <w:t>981,56</w:t>
            </w:r>
          </w:p>
        </w:tc>
      </w:tr>
      <w:tr w:rsidR="0054566A" w:rsidRPr="005623AB" w14:paraId="66D96F71" w14:textId="77777777" w:rsidTr="003A210F">
        <w:trPr>
          <w:trHeight w:val="270"/>
        </w:trPr>
        <w:tc>
          <w:tcPr>
            <w:tcW w:w="709" w:type="dxa"/>
            <w:shd w:val="clear" w:color="auto" w:fill="auto"/>
          </w:tcPr>
          <w:p w14:paraId="5CAB8EDF" w14:textId="77777777" w:rsidR="0054566A" w:rsidRPr="005623AB" w:rsidRDefault="0054566A" w:rsidP="0054566A">
            <w:pPr>
              <w:numPr>
                <w:ilvl w:val="0"/>
                <w:numId w:val="3"/>
              </w:numPr>
            </w:pPr>
          </w:p>
        </w:tc>
        <w:tc>
          <w:tcPr>
            <w:tcW w:w="2093" w:type="dxa"/>
          </w:tcPr>
          <w:p w14:paraId="3C94E39E" w14:textId="355A8175" w:rsidR="0054566A" w:rsidRDefault="0054566A" w:rsidP="0054566A">
            <w:r w:rsidRPr="00537DB6">
              <w:t>Kelias Nr. A</w:t>
            </w:r>
            <w:r>
              <w:t>226</w:t>
            </w:r>
            <w:r w:rsidRPr="00537DB6">
              <w:t xml:space="preserve"> (Privažiuojamasis kelias </w:t>
            </w:r>
            <w:r>
              <w:t xml:space="preserve">iki dirbamų laukų </w:t>
            </w:r>
            <w:proofErr w:type="spellStart"/>
            <w:r>
              <w:t>Kirkiliškių</w:t>
            </w:r>
            <w:proofErr w:type="spellEnd"/>
            <w:r>
              <w:t xml:space="preserve"> k.  nuo kelio Nr. A30</w:t>
            </w:r>
            <w:r w:rsidRPr="00537DB6">
              <w:t>)</w:t>
            </w:r>
          </w:p>
        </w:tc>
        <w:tc>
          <w:tcPr>
            <w:tcW w:w="1417" w:type="dxa"/>
          </w:tcPr>
          <w:p w14:paraId="36ECFFBD" w14:textId="14B624BD" w:rsidR="0054566A" w:rsidRDefault="0054566A" w:rsidP="0054566A">
            <w:proofErr w:type="spellStart"/>
            <w:r>
              <w:t>Kirkiliškių</w:t>
            </w:r>
            <w:proofErr w:type="spellEnd"/>
            <w:r w:rsidRPr="00537DB6">
              <w:t xml:space="preserve"> k., Anykščių r. sav.</w:t>
            </w:r>
          </w:p>
        </w:tc>
        <w:tc>
          <w:tcPr>
            <w:tcW w:w="1843" w:type="dxa"/>
          </w:tcPr>
          <w:p w14:paraId="3D1BB93F" w14:textId="34A72012" w:rsidR="0054566A" w:rsidRDefault="0054566A" w:rsidP="0054566A">
            <w:pPr>
              <w:jc w:val="center"/>
            </w:pPr>
            <w:r>
              <w:t>4400-6098-2830</w:t>
            </w:r>
          </w:p>
        </w:tc>
        <w:tc>
          <w:tcPr>
            <w:tcW w:w="709" w:type="dxa"/>
          </w:tcPr>
          <w:p w14:paraId="6B9E7994" w14:textId="3F72F1CE" w:rsidR="0054566A" w:rsidRDefault="0054566A" w:rsidP="0054566A">
            <w:pPr>
              <w:jc w:val="right"/>
            </w:pPr>
            <w:r>
              <w:t>202</w:t>
            </w:r>
          </w:p>
        </w:tc>
        <w:tc>
          <w:tcPr>
            <w:tcW w:w="1026" w:type="dxa"/>
            <w:shd w:val="clear" w:color="auto" w:fill="auto"/>
          </w:tcPr>
          <w:p w14:paraId="39AB1ED9" w14:textId="426B84EE" w:rsidR="0054566A" w:rsidRPr="00245AAF" w:rsidRDefault="0054566A" w:rsidP="0054566A">
            <w:pPr>
              <w:jc w:val="right"/>
              <w:rPr>
                <w:sz w:val="22"/>
                <w:szCs w:val="22"/>
              </w:rPr>
            </w:pPr>
            <w:r>
              <w:rPr>
                <w:sz w:val="22"/>
                <w:szCs w:val="22"/>
              </w:rPr>
              <w:t>002768</w:t>
            </w:r>
          </w:p>
        </w:tc>
        <w:tc>
          <w:tcPr>
            <w:tcW w:w="1242" w:type="dxa"/>
          </w:tcPr>
          <w:p w14:paraId="74CB3CE0" w14:textId="5D45CF33" w:rsidR="0054566A" w:rsidRPr="00DA2796" w:rsidRDefault="005F29A6" w:rsidP="0054566A">
            <w:pPr>
              <w:jc w:val="right"/>
            </w:pPr>
            <w:r>
              <w:t>23162,92</w:t>
            </w:r>
          </w:p>
        </w:tc>
        <w:tc>
          <w:tcPr>
            <w:tcW w:w="1275" w:type="dxa"/>
          </w:tcPr>
          <w:p w14:paraId="33EB599B" w14:textId="12795F8F" w:rsidR="0054566A" w:rsidRPr="00DA2796" w:rsidRDefault="005F29A6" w:rsidP="0054566A">
            <w:pPr>
              <w:jc w:val="right"/>
            </w:pPr>
            <w:r>
              <w:t>1806,22</w:t>
            </w:r>
          </w:p>
        </w:tc>
      </w:tr>
      <w:tr w:rsidR="00AE170B" w:rsidRPr="005623AB" w14:paraId="17F6542B" w14:textId="77777777" w:rsidTr="00AE170B">
        <w:trPr>
          <w:trHeight w:val="687"/>
        </w:trPr>
        <w:tc>
          <w:tcPr>
            <w:tcW w:w="709" w:type="dxa"/>
            <w:vMerge w:val="restart"/>
            <w:shd w:val="clear" w:color="auto" w:fill="auto"/>
          </w:tcPr>
          <w:p w14:paraId="3E951D9D" w14:textId="77777777" w:rsidR="00AE170B" w:rsidRPr="005623AB" w:rsidRDefault="00AE170B" w:rsidP="00CC3088">
            <w:pPr>
              <w:numPr>
                <w:ilvl w:val="0"/>
                <w:numId w:val="3"/>
              </w:numPr>
            </w:pPr>
          </w:p>
        </w:tc>
        <w:tc>
          <w:tcPr>
            <w:tcW w:w="2093" w:type="dxa"/>
            <w:vMerge w:val="restart"/>
          </w:tcPr>
          <w:p w14:paraId="799DE886" w14:textId="2430F7C7" w:rsidR="00AE170B" w:rsidRDefault="00AE170B" w:rsidP="00CC3088">
            <w:r w:rsidRPr="00537DB6">
              <w:t>Kelias Nr. A</w:t>
            </w:r>
            <w:r>
              <w:t>24</w:t>
            </w:r>
            <w:r w:rsidRPr="00537DB6">
              <w:t xml:space="preserve"> (Privažiuojamasis kelias </w:t>
            </w:r>
            <w:r>
              <w:t xml:space="preserve">nuo Tujų g. iki Gylių g., </w:t>
            </w:r>
            <w:proofErr w:type="spellStart"/>
            <w:r>
              <w:t>Vikonių</w:t>
            </w:r>
            <w:proofErr w:type="spellEnd"/>
            <w:r>
              <w:t xml:space="preserve"> k.</w:t>
            </w:r>
            <w:r w:rsidRPr="00537DB6">
              <w:t>)</w:t>
            </w:r>
          </w:p>
        </w:tc>
        <w:tc>
          <w:tcPr>
            <w:tcW w:w="1417" w:type="dxa"/>
            <w:vMerge w:val="restart"/>
          </w:tcPr>
          <w:p w14:paraId="39EE4A60" w14:textId="1B853796" w:rsidR="00AE170B" w:rsidRDefault="00AE170B" w:rsidP="00CC3088">
            <w:proofErr w:type="spellStart"/>
            <w:r>
              <w:t>Vikonių</w:t>
            </w:r>
            <w:proofErr w:type="spellEnd"/>
            <w:r w:rsidRPr="00537DB6">
              <w:t xml:space="preserve"> k., Anykščių r. sav.</w:t>
            </w:r>
          </w:p>
        </w:tc>
        <w:tc>
          <w:tcPr>
            <w:tcW w:w="1843" w:type="dxa"/>
          </w:tcPr>
          <w:p w14:paraId="05A81BB9" w14:textId="1B8129B9" w:rsidR="00AE170B" w:rsidRDefault="00AE170B" w:rsidP="00CC3088">
            <w:pPr>
              <w:jc w:val="center"/>
            </w:pPr>
            <w:r>
              <w:t>4400-6089-9310</w:t>
            </w:r>
          </w:p>
        </w:tc>
        <w:tc>
          <w:tcPr>
            <w:tcW w:w="709" w:type="dxa"/>
          </w:tcPr>
          <w:p w14:paraId="1D3C2954" w14:textId="700EA243" w:rsidR="00AE170B" w:rsidRDefault="00AE170B" w:rsidP="00CC3088">
            <w:pPr>
              <w:jc w:val="right"/>
            </w:pPr>
            <w:r>
              <w:t>592</w:t>
            </w:r>
          </w:p>
        </w:tc>
        <w:tc>
          <w:tcPr>
            <w:tcW w:w="1026" w:type="dxa"/>
            <w:vMerge w:val="restart"/>
            <w:shd w:val="clear" w:color="auto" w:fill="auto"/>
          </w:tcPr>
          <w:p w14:paraId="280A39EF" w14:textId="0107FE06" w:rsidR="00AE170B" w:rsidRPr="00245AAF" w:rsidRDefault="00AE170B" w:rsidP="00CC3088">
            <w:pPr>
              <w:jc w:val="right"/>
              <w:rPr>
                <w:sz w:val="22"/>
                <w:szCs w:val="22"/>
              </w:rPr>
            </w:pPr>
            <w:r>
              <w:rPr>
                <w:sz w:val="22"/>
                <w:szCs w:val="22"/>
              </w:rPr>
              <w:t>001221</w:t>
            </w:r>
          </w:p>
        </w:tc>
        <w:tc>
          <w:tcPr>
            <w:tcW w:w="1242" w:type="dxa"/>
            <w:vMerge w:val="restart"/>
          </w:tcPr>
          <w:p w14:paraId="2B5D4511" w14:textId="3A4B1B8C" w:rsidR="00AE170B" w:rsidRPr="00DA2796" w:rsidRDefault="005F29A6" w:rsidP="00CC3088">
            <w:pPr>
              <w:jc w:val="right"/>
            </w:pPr>
            <w:r>
              <w:t>178003,93</w:t>
            </w:r>
          </w:p>
        </w:tc>
        <w:tc>
          <w:tcPr>
            <w:tcW w:w="1275" w:type="dxa"/>
            <w:vMerge w:val="restart"/>
          </w:tcPr>
          <w:p w14:paraId="342F5C57" w14:textId="2631579A" w:rsidR="00AE170B" w:rsidRPr="00DA2796" w:rsidRDefault="005F29A6" w:rsidP="00CC3088">
            <w:pPr>
              <w:jc w:val="right"/>
            </w:pPr>
            <w:r>
              <w:t>6191,31</w:t>
            </w:r>
          </w:p>
        </w:tc>
      </w:tr>
      <w:tr w:rsidR="00AE170B" w:rsidRPr="005623AB" w14:paraId="475C2713" w14:textId="77777777" w:rsidTr="003A210F">
        <w:trPr>
          <w:trHeight w:val="270"/>
        </w:trPr>
        <w:tc>
          <w:tcPr>
            <w:tcW w:w="709" w:type="dxa"/>
            <w:vMerge/>
            <w:shd w:val="clear" w:color="auto" w:fill="auto"/>
          </w:tcPr>
          <w:p w14:paraId="03629648" w14:textId="77777777" w:rsidR="00AE170B" w:rsidRPr="005623AB" w:rsidRDefault="00AE170B" w:rsidP="00CC3088">
            <w:pPr>
              <w:numPr>
                <w:ilvl w:val="0"/>
                <w:numId w:val="3"/>
              </w:numPr>
            </w:pPr>
          </w:p>
        </w:tc>
        <w:tc>
          <w:tcPr>
            <w:tcW w:w="2093" w:type="dxa"/>
            <w:vMerge/>
          </w:tcPr>
          <w:p w14:paraId="782BEAB2" w14:textId="571A2974" w:rsidR="00AE170B" w:rsidRDefault="00AE170B" w:rsidP="00CC3088"/>
        </w:tc>
        <w:tc>
          <w:tcPr>
            <w:tcW w:w="1417" w:type="dxa"/>
            <w:vMerge/>
          </w:tcPr>
          <w:p w14:paraId="47D7A4C0" w14:textId="7262E5E3" w:rsidR="00AE170B" w:rsidRPr="00AB242D" w:rsidRDefault="00AE170B" w:rsidP="00CC3088"/>
        </w:tc>
        <w:tc>
          <w:tcPr>
            <w:tcW w:w="1843" w:type="dxa"/>
          </w:tcPr>
          <w:p w14:paraId="36D83DC8" w14:textId="29B8EEA9" w:rsidR="00AE170B" w:rsidRDefault="00AE170B" w:rsidP="00CC3088">
            <w:pPr>
              <w:jc w:val="center"/>
            </w:pPr>
            <w:r>
              <w:t>4400-6089-9321</w:t>
            </w:r>
          </w:p>
        </w:tc>
        <w:tc>
          <w:tcPr>
            <w:tcW w:w="709" w:type="dxa"/>
          </w:tcPr>
          <w:p w14:paraId="20C6E7F1" w14:textId="6A4655AC" w:rsidR="00AE170B" w:rsidRDefault="00AE170B" w:rsidP="00CC3088">
            <w:pPr>
              <w:jc w:val="right"/>
            </w:pPr>
            <w:r>
              <w:t>356</w:t>
            </w:r>
          </w:p>
        </w:tc>
        <w:tc>
          <w:tcPr>
            <w:tcW w:w="1026" w:type="dxa"/>
            <w:vMerge/>
            <w:shd w:val="clear" w:color="auto" w:fill="auto"/>
          </w:tcPr>
          <w:p w14:paraId="09BCCA91" w14:textId="4E653B5E" w:rsidR="00AE170B" w:rsidRPr="00245AAF" w:rsidRDefault="00AE170B" w:rsidP="00CC3088">
            <w:pPr>
              <w:jc w:val="right"/>
              <w:rPr>
                <w:sz w:val="22"/>
                <w:szCs w:val="22"/>
              </w:rPr>
            </w:pPr>
          </w:p>
        </w:tc>
        <w:tc>
          <w:tcPr>
            <w:tcW w:w="1242" w:type="dxa"/>
            <w:vMerge/>
          </w:tcPr>
          <w:p w14:paraId="2AB3D121" w14:textId="7915A4EE" w:rsidR="00AE170B" w:rsidRDefault="00AE170B" w:rsidP="00CC3088">
            <w:pPr>
              <w:jc w:val="right"/>
            </w:pPr>
          </w:p>
        </w:tc>
        <w:tc>
          <w:tcPr>
            <w:tcW w:w="1275" w:type="dxa"/>
            <w:vMerge/>
          </w:tcPr>
          <w:p w14:paraId="4F6A9828" w14:textId="4B7C42A6" w:rsidR="00AE170B" w:rsidRDefault="00AE170B" w:rsidP="00CC3088">
            <w:pPr>
              <w:jc w:val="right"/>
            </w:pPr>
          </w:p>
        </w:tc>
      </w:tr>
      <w:tr w:rsidR="007E25B6" w:rsidRPr="005623AB" w14:paraId="4A2C60E4" w14:textId="77777777" w:rsidTr="003A210F">
        <w:trPr>
          <w:trHeight w:val="270"/>
        </w:trPr>
        <w:tc>
          <w:tcPr>
            <w:tcW w:w="709" w:type="dxa"/>
            <w:shd w:val="clear" w:color="auto" w:fill="auto"/>
          </w:tcPr>
          <w:p w14:paraId="60D5C4D2" w14:textId="77777777" w:rsidR="007E25B6" w:rsidRPr="005623AB" w:rsidRDefault="007E25B6" w:rsidP="007E25B6">
            <w:pPr>
              <w:numPr>
                <w:ilvl w:val="0"/>
                <w:numId w:val="3"/>
              </w:numPr>
            </w:pPr>
          </w:p>
        </w:tc>
        <w:tc>
          <w:tcPr>
            <w:tcW w:w="2093" w:type="dxa"/>
          </w:tcPr>
          <w:p w14:paraId="03EC9FC2" w14:textId="73642915" w:rsidR="007E25B6" w:rsidRDefault="007E25B6" w:rsidP="007E25B6">
            <w:r w:rsidRPr="00537DB6">
              <w:t>Kelias Nr. A</w:t>
            </w:r>
            <w:r>
              <w:t>244</w:t>
            </w:r>
            <w:r w:rsidRPr="00537DB6">
              <w:t xml:space="preserve"> (Privažiuojamasis kelias</w:t>
            </w:r>
            <w:r w:rsidR="006D1852">
              <w:t xml:space="preserve"> iki </w:t>
            </w:r>
            <w:r w:rsidRPr="00537DB6">
              <w:t xml:space="preserve"> </w:t>
            </w:r>
            <w:r>
              <w:t>gamybinio centro nuo Klevų g.</w:t>
            </w:r>
            <w:r w:rsidRPr="00537DB6">
              <w:t>)</w:t>
            </w:r>
          </w:p>
        </w:tc>
        <w:tc>
          <w:tcPr>
            <w:tcW w:w="1417" w:type="dxa"/>
          </w:tcPr>
          <w:p w14:paraId="27B9856F" w14:textId="09B7AD65" w:rsidR="007E25B6" w:rsidRPr="00AB242D" w:rsidRDefault="007E25B6" w:rsidP="007E25B6">
            <w:proofErr w:type="spellStart"/>
            <w:r>
              <w:t>Naujonių</w:t>
            </w:r>
            <w:proofErr w:type="spellEnd"/>
            <w:r w:rsidRPr="00537DB6">
              <w:t xml:space="preserve"> k., Anykščių r. sav.</w:t>
            </w:r>
          </w:p>
        </w:tc>
        <w:tc>
          <w:tcPr>
            <w:tcW w:w="1843" w:type="dxa"/>
          </w:tcPr>
          <w:p w14:paraId="1340B065" w14:textId="5E8FB9DD" w:rsidR="007E25B6" w:rsidRDefault="007E25B6" w:rsidP="007E25B6">
            <w:pPr>
              <w:jc w:val="center"/>
            </w:pPr>
            <w:r>
              <w:t>4400-6062-5078</w:t>
            </w:r>
          </w:p>
        </w:tc>
        <w:tc>
          <w:tcPr>
            <w:tcW w:w="709" w:type="dxa"/>
          </w:tcPr>
          <w:p w14:paraId="33BBC798" w14:textId="5F048BC7" w:rsidR="007E25B6" w:rsidRDefault="007E25B6" w:rsidP="007E25B6">
            <w:pPr>
              <w:jc w:val="right"/>
            </w:pPr>
            <w:r>
              <w:t>394</w:t>
            </w:r>
          </w:p>
        </w:tc>
        <w:tc>
          <w:tcPr>
            <w:tcW w:w="1026" w:type="dxa"/>
            <w:shd w:val="clear" w:color="auto" w:fill="auto"/>
          </w:tcPr>
          <w:p w14:paraId="45E4CED6" w14:textId="7688F95E" w:rsidR="007E25B6" w:rsidRPr="00245AAF" w:rsidRDefault="007E25B6" w:rsidP="007E25B6">
            <w:pPr>
              <w:jc w:val="right"/>
              <w:rPr>
                <w:sz w:val="22"/>
                <w:szCs w:val="22"/>
              </w:rPr>
            </w:pPr>
            <w:r>
              <w:rPr>
                <w:sz w:val="22"/>
                <w:szCs w:val="22"/>
              </w:rPr>
              <w:t>012803</w:t>
            </w:r>
          </w:p>
        </w:tc>
        <w:tc>
          <w:tcPr>
            <w:tcW w:w="1242" w:type="dxa"/>
          </w:tcPr>
          <w:p w14:paraId="75DFBF8E" w14:textId="6BABF799" w:rsidR="007E25B6" w:rsidRDefault="005F29A6" w:rsidP="007E25B6">
            <w:pPr>
              <w:jc w:val="right"/>
            </w:pPr>
            <w:r>
              <w:t>8877,00</w:t>
            </w:r>
          </w:p>
        </w:tc>
        <w:tc>
          <w:tcPr>
            <w:tcW w:w="1275" w:type="dxa"/>
          </w:tcPr>
          <w:p w14:paraId="23C4A64B" w14:textId="75D5FC93" w:rsidR="007E25B6" w:rsidRDefault="005F29A6" w:rsidP="007E25B6">
            <w:pPr>
              <w:jc w:val="right"/>
            </w:pPr>
            <w:r>
              <w:t>6953,52</w:t>
            </w:r>
          </w:p>
        </w:tc>
      </w:tr>
      <w:tr w:rsidR="00FF1143" w:rsidRPr="005623AB" w14:paraId="62CA0F9D" w14:textId="77777777" w:rsidTr="00FF1143">
        <w:trPr>
          <w:trHeight w:val="598"/>
        </w:trPr>
        <w:tc>
          <w:tcPr>
            <w:tcW w:w="709" w:type="dxa"/>
            <w:vMerge w:val="restart"/>
            <w:shd w:val="clear" w:color="auto" w:fill="auto"/>
          </w:tcPr>
          <w:p w14:paraId="782E05CB" w14:textId="77777777" w:rsidR="00FF1143" w:rsidRPr="005623AB" w:rsidRDefault="00FF1143" w:rsidP="00FF1143">
            <w:pPr>
              <w:numPr>
                <w:ilvl w:val="0"/>
                <w:numId w:val="3"/>
              </w:numPr>
            </w:pPr>
          </w:p>
        </w:tc>
        <w:tc>
          <w:tcPr>
            <w:tcW w:w="2093" w:type="dxa"/>
            <w:vMerge w:val="restart"/>
          </w:tcPr>
          <w:p w14:paraId="18A12A85" w14:textId="17205118" w:rsidR="00FF1143" w:rsidRDefault="00FF1143" w:rsidP="00FF1143">
            <w:proofErr w:type="spellStart"/>
            <w:r>
              <w:t>Bikūnų</w:t>
            </w:r>
            <w:proofErr w:type="spellEnd"/>
            <w:r>
              <w:t xml:space="preserve"> gatvė</w:t>
            </w:r>
          </w:p>
        </w:tc>
        <w:tc>
          <w:tcPr>
            <w:tcW w:w="1417" w:type="dxa"/>
            <w:vMerge w:val="restart"/>
          </w:tcPr>
          <w:p w14:paraId="79E8E7D6" w14:textId="53C53619" w:rsidR="00FF1143" w:rsidRPr="00AB242D" w:rsidRDefault="00FF1143" w:rsidP="00FF1143">
            <w:proofErr w:type="spellStart"/>
            <w:r>
              <w:t>Bikūnų</w:t>
            </w:r>
            <w:proofErr w:type="spellEnd"/>
            <w:r>
              <w:t xml:space="preserve"> g., </w:t>
            </w:r>
            <w:proofErr w:type="spellStart"/>
            <w:r>
              <w:t>Bikūnų</w:t>
            </w:r>
            <w:proofErr w:type="spellEnd"/>
            <w:r>
              <w:t xml:space="preserve"> k., Anykščių r. sav.</w:t>
            </w:r>
          </w:p>
        </w:tc>
        <w:tc>
          <w:tcPr>
            <w:tcW w:w="1843" w:type="dxa"/>
          </w:tcPr>
          <w:p w14:paraId="7712ED6E" w14:textId="70A8EF8F" w:rsidR="00FF1143" w:rsidRDefault="00FF1143" w:rsidP="00FF1143">
            <w:pPr>
              <w:jc w:val="center"/>
            </w:pPr>
            <w:r>
              <w:t>4400-6096-4026</w:t>
            </w:r>
          </w:p>
        </w:tc>
        <w:tc>
          <w:tcPr>
            <w:tcW w:w="709" w:type="dxa"/>
          </w:tcPr>
          <w:p w14:paraId="2C2B9C5C" w14:textId="59843A1E" w:rsidR="00FF1143" w:rsidRDefault="00FF1143" w:rsidP="00FF1143">
            <w:pPr>
              <w:jc w:val="right"/>
            </w:pPr>
            <w:r>
              <w:t>694</w:t>
            </w:r>
          </w:p>
        </w:tc>
        <w:tc>
          <w:tcPr>
            <w:tcW w:w="1026" w:type="dxa"/>
            <w:vMerge w:val="restart"/>
            <w:shd w:val="clear" w:color="auto" w:fill="auto"/>
          </w:tcPr>
          <w:p w14:paraId="201A3197" w14:textId="4211692C" w:rsidR="00FF1143" w:rsidRPr="00245AAF" w:rsidRDefault="00FF1143" w:rsidP="00FF1143">
            <w:pPr>
              <w:jc w:val="right"/>
              <w:rPr>
                <w:sz w:val="22"/>
                <w:szCs w:val="22"/>
              </w:rPr>
            </w:pPr>
            <w:r>
              <w:rPr>
                <w:sz w:val="22"/>
                <w:szCs w:val="22"/>
              </w:rPr>
              <w:t>001279</w:t>
            </w:r>
          </w:p>
        </w:tc>
        <w:tc>
          <w:tcPr>
            <w:tcW w:w="1242" w:type="dxa"/>
            <w:vMerge w:val="restart"/>
          </w:tcPr>
          <w:p w14:paraId="27ED423A" w14:textId="167AAA44" w:rsidR="00FF1143" w:rsidRDefault="005F29A6" w:rsidP="00FF1143">
            <w:pPr>
              <w:jc w:val="right"/>
            </w:pPr>
            <w:r>
              <w:t>29419,29</w:t>
            </w:r>
          </w:p>
        </w:tc>
        <w:tc>
          <w:tcPr>
            <w:tcW w:w="1275" w:type="dxa"/>
            <w:vMerge w:val="restart"/>
          </w:tcPr>
          <w:p w14:paraId="541272C7" w14:textId="6C98166E" w:rsidR="00FF1143" w:rsidRDefault="005F29A6" w:rsidP="00FF1143">
            <w:pPr>
              <w:jc w:val="right"/>
            </w:pPr>
            <w:r>
              <w:t>25987,05</w:t>
            </w:r>
          </w:p>
        </w:tc>
      </w:tr>
      <w:tr w:rsidR="00FF1143" w:rsidRPr="005623AB" w14:paraId="0AAF1299" w14:textId="77777777" w:rsidTr="003A210F">
        <w:trPr>
          <w:trHeight w:val="270"/>
        </w:trPr>
        <w:tc>
          <w:tcPr>
            <w:tcW w:w="709" w:type="dxa"/>
            <w:vMerge/>
            <w:shd w:val="clear" w:color="auto" w:fill="auto"/>
          </w:tcPr>
          <w:p w14:paraId="4D5C563A" w14:textId="77777777" w:rsidR="00FF1143" w:rsidRPr="005623AB" w:rsidRDefault="00FF1143" w:rsidP="00FF1143">
            <w:pPr>
              <w:numPr>
                <w:ilvl w:val="0"/>
                <w:numId w:val="3"/>
              </w:numPr>
            </w:pPr>
          </w:p>
        </w:tc>
        <w:tc>
          <w:tcPr>
            <w:tcW w:w="2093" w:type="dxa"/>
            <w:vMerge/>
          </w:tcPr>
          <w:p w14:paraId="6A64BF17" w14:textId="1B467DE6" w:rsidR="00FF1143" w:rsidRDefault="00FF1143" w:rsidP="00FF1143"/>
        </w:tc>
        <w:tc>
          <w:tcPr>
            <w:tcW w:w="1417" w:type="dxa"/>
            <w:vMerge/>
          </w:tcPr>
          <w:p w14:paraId="3603D542" w14:textId="7A3D4329" w:rsidR="00FF1143" w:rsidRPr="00AB242D" w:rsidRDefault="00FF1143" w:rsidP="00FF1143"/>
        </w:tc>
        <w:tc>
          <w:tcPr>
            <w:tcW w:w="1843" w:type="dxa"/>
          </w:tcPr>
          <w:p w14:paraId="4C192123" w14:textId="413E2BAA" w:rsidR="00FF1143" w:rsidRDefault="00FF1143" w:rsidP="00FF1143">
            <w:pPr>
              <w:jc w:val="center"/>
            </w:pPr>
            <w:r>
              <w:t>4400-6098-6130</w:t>
            </w:r>
          </w:p>
        </w:tc>
        <w:tc>
          <w:tcPr>
            <w:tcW w:w="709" w:type="dxa"/>
          </w:tcPr>
          <w:p w14:paraId="7B192596" w14:textId="1F54A95E" w:rsidR="00FF1143" w:rsidRDefault="00FF1143" w:rsidP="00FF1143">
            <w:pPr>
              <w:jc w:val="right"/>
            </w:pPr>
            <w:r>
              <w:t>639</w:t>
            </w:r>
          </w:p>
        </w:tc>
        <w:tc>
          <w:tcPr>
            <w:tcW w:w="1026" w:type="dxa"/>
            <w:vMerge/>
            <w:shd w:val="clear" w:color="auto" w:fill="auto"/>
          </w:tcPr>
          <w:p w14:paraId="0EC3DE96" w14:textId="783998DD" w:rsidR="00FF1143" w:rsidRPr="00245AAF" w:rsidRDefault="00FF1143" w:rsidP="00FF1143">
            <w:pPr>
              <w:jc w:val="right"/>
              <w:rPr>
                <w:sz w:val="22"/>
                <w:szCs w:val="22"/>
              </w:rPr>
            </w:pPr>
          </w:p>
        </w:tc>
        <w:tc>
          <w:tcPr>
            <w:tcW w:w="1242" w:type="dxa"/>
            <w:vMerge/>
          </w:tcPr>
          <w:p w14:paraId="0B3ED3F9" w14:textId="3BDBBEF5" w:rsidR="00FF1143" w:rsidRDefault="00FF1143" w:rsidP="00FF1143">
            <w:pPr>
              <w:jc w:val="right"/>
            </w:pPr>
          </w:p>
        </w:tc>
        <w:tc>
          <w:tcPr>
            <w:tcW w:w="1275" w:type="dxa"/>
            <w:vMerge/>
          </w:tcPr>
          <w:p w14:paraId="0456A2C5" w14:textId="49722AAB" w:rsidR="00FF1143" w:rsidRDefault="00FF1143" w:rsidP="00FF1143">
            <w:pPr>
              <w:jc w:val="right"/>
            </w:pPr>
          </w:p>
        </w:tc>
      </w:tr>
      <w:tr w:rsidR="00713955" w:rsidRPr="005623AB" w14:paraId="7C4C3D53" w14:textId="77777777" w:rsidTr="003A210F">
        <w:trPr>
          <w:trHeight w:val="270"/>
        </w:trPr>
        <w:tc>
          <w:tcPr>
            <w:tcW w:w="709" w:type="dxa"/>
            <w:shd w:val="clear" w:color="auto" w:fill="auto"/>
          </w:tcPr>
          <w:p w14:paraId="6394B78C" w14:textId="77777777" w:rsidR="00713955" w:rsidRPr="005623AB" w:rsidRDefault="00713955" w:rsidP="00713955">
            <w:pPr>
              <w:numPr>
                <w:ilvl w:val="0"/>
                <w:numId w:val="3"/>
              </w:numPr>
            </w:pPr>
          </w:p>
        </w:tc>
        <w:tc>
          <w:tcPr>
            <w:tcW w:w="2093" w:type="dxa"/>
          </w:tcPr>
          <w:p w14:paraId="5B5268CC" w14:textId="430A7551" w:rsidR="00713955" w:rsidRDefault="00713955" w:rsidP="00713955">
            <w:r>
              <w:t>Kranto gatvė</w:t>
            </w:r>
          </w:p>
        </w:tc>
        <w:tc>
          <w:tcPr>
            <w:tcW w:w="1417" w:type="dxa"/>
          </w:tcPr>
          <w:p w14:paraId="038B4C61" w14:textId="2BE2E6B8" w:rsidR="00713955" w:rsidRDefault="00713955" w:rsidP="00713955">
            <w:r>
              <w:t xml:space="preserve">Kranto g., </w:t>
            </w:r>
            <w:proofErr w:type="spellStart"/>
            <w:r>
              <w:t>Elmininkų</w:t>
            </w:r>
            <w:proofErr w:type="spellEnd"/>
            <w:r>
              <w:t xml:space="preserve"> I k., Anykščių r. sav.</w:t>
            </w:r>
          </w:p>
        </w:tc>
        <w:tc>
          <w:tcPr>
            <w:tcW w:w="1843" w:type="dxa"/>
          </w:tcPr>
          <w:p w14:paraId="11FDD8CB" w14:textId="4DA98433" w:rsidR="00713955" w:rsidRDefault="00713955" w:rsidP="00713955">
            <w:pPr>
              <w:jc w:val="center"/>
            </w:pPr>
            <w:r>
              <w:t>4400-6094-2287</w:t>
            </w:r>
          </w:p>
        </w:tc>
        <w:tc>
          <w:tcPr>
            <w:tcW w:w="709" w:type="dxa"/>
          </w:tcPr>
          <w:p w14:paraId="52729606" w14:textId="04284496" w:rsidR="00713955" w:rsidRDefault="00713955" w:rsidP="00713955">
            <w:pPr>
              <w:jc w:val="right"/>
            </w:pPr>
            <w:r>
              <w:t>159</w:t>
            </w:r>
          </w:p>
        </w:tc>
        <w:tc>
          <w:tcPr>
            <w:tcW w:w="1026" w:type="dxa"/>
            <w:shd w:val="clear" w:color="auto" w:fill="auto"/>
          </w:tcPr>
          <w:p w14:paraId="10F23974" w14:textId="75C256C5" w:rsidR="00713955" w:rsidRDefault="00713955" w:rsidP="00713955">
            <w:pPr>
              <w:jc w:val="right"/>
              <w:rPr>
                <w:sz w:val="22"/>
                <w:szCs w:val="22"/>
              </w:rPr>
            </w:pPr>
            <w:r>
              <w:rPr>
                <w:sz w:val="22"/>
                <w:szCs w:val="22"/>
              </w:rPr>
              <w:t>002738</w:t>
            </w:r>
          </w:p>
        </w:tc>
        <w:tc>
          <w:tcPr>
            <w:tcW w:w="1242" w:type="dxa"/>
          </w:tcPr>
          <w:p w14:paraId="3792BF61" w14:textId="02F84106" w:rsidR="00713955" w:rsidRDefault="005F29A6" w:rsidP="00713955">
            <w:pPr>
              <w:jc w:val="right"/>
            </w:pPr>
            <w:r>
              <w:t>16823,58</w:t>
            </w:r>
          </w:p>
        </w:tc>
        <w:tc>
          <w:tcPr>
            <w:tcW w:w="1275" w:type="dxa"/>
          </w:tcPr>
          <w:p w14:paraId="13C4B479" w14:textId="1BD3C0A2" w:rsidR="00713955" w:rsidRDefault="005F29A6" w:rsidP="00713955">
            <w:pPr>
              <w:jc w:val="right"/>
            </w:pPr>
            <w:r>
              <w:t>755,76</w:t>
            </w:r>
          </w:p>
        </w:tc>
      </w:tr>
      <w:tr w:rsidR="00713955" w:rsidRPr="005623AB" w14:paraId="1FB31A6C" w14:textId="77777777" w:rsidTr="003A210F">
        <w:trPr>
          <w:trHeight w:val="270"/>
        </w:trPr>
        <w:tc>
          <w:tcPr>
            <w:tcW w:w="709" w:type="dxa"/>
            <w:shd w:val="clear" w:color="auto" w:fill="auto"/>
          </w:tcPr>
          <w:p w14:paraId="423A2A71" w14:textId="77777777" w:rsidR="00713955" w:rsidRPr="005623AB" w:rsidRDefault="00713955" w:rsidP="00713955">
            <w:pPr>
              <w:numPr>
                <w:ilvl w:val="0"/>
                <w:numId w:val="3"/>
              </w:numPr>
            </w:pPr>
          </w:p>
        </w:tc>
        <w:tc>
          <w:tcPr>
            <w:tcW w:w="2093" w:type="dxa"/>
          </w:tcPr>
          <w:p w14:paraId="4C7B1647" w14:textId="69B0B765" w:rsidR="00713955" w:rsidRDefault="00713955" w:rsidP="00713955">
            <w:r>
              <w:t>Žvejų gatvė</w:t>
            </w:r>
          </w:p>
        </w:tc>
        <w:tc>
          <w:tcPr>
            <w:tcW w:w="1417" w:type="dxa"/>
          </w:tcPr>
          <w:p w14:paraId="29128AD8" w14:textId="2171AE19" w:rsidR="00713955" w:rsidRDefault="00713955" w:rsidP="00713955">
            <w:r>
              <w:t xml:space="preserve">Žvejų g., </w:t>
            </w:r>
            <w:proofErr w:type="spellStart"/>
            <w:r>
              <w:t>Elmininkų</w:t>
            </w:r>
            <w:proofErr w:type="spellEnd"/>
            <w:r>
              <w:t xml:space="preserve"> I k., Anykščių r. sav.</w:t>
            </w:r>
          </w:p>
        </w:tc>
        <w:tc>
          <w:tcPr>
            <w:tcW w:w="1843" w:type="dxa"/>
          </w:tcPr>
          <w:p w14:paraId="47654D45" w14:textId="04A36C4D" w:rsidR="00713955" w:rsidRDefault="00713955" w:rsidP="00713955">
            <w:pPr>
              <w:jc w:val="center"/>
            </w:pPr>
            <w:r>
              <w:t>4400-6094-2276</w:t>
            </w:r>
          </w:p>
        </w:tc>
        <w:tc>
          <w:tcPr>
            <w:tcW w:w="709" w:type="dxa"/>
          </w:tcPr>
          <w:p w14:paraId="145230E0" w14:textId="23732544" w:rsidR="00713955" w:rsidRDefault="00713955" w:rsidP="00713955">
            <w:pPr>
              <w:jc w:val="right"/>
            </w:pPr>
            <w:r>
              <w:t>105</w:t>
            </w:r>
          </w:p>
        </w:tc>
        <w:tc>
          <w:tcPr>
            <w:tcW w:w="1026" w:type="dxa"/>
            <w:shd w:val="clear" w:color="auto" w:fill="auto"/>
          </w:tcPr>
          <w:p w14:paraId="3029CEED" w14:textId="1207E9BE" w:rsidR="00713955" w:rsidRDefault="00713955" w:rsidP="00713955">
            <w:pPr>
              <w:jc w:val="right"/>
              <w:rPr>
                <w:sz w:val="22"/>
                <w:szCs w:val="22"/>
              </w:rPr>
            </w:pPr>
            <w:r>
              <w:rPr>
                <w:sz w:val="22"/>
                <w:szCs w:val="22"/>
              </w:rPr>
              <w:t>012710</w:t>
            </w:r>
          </w:p>
        </w:tc>
        <w:tc>
          <w:tcPr>
            <w:tcW w:w="1242" w:type="dxa"/>
          </w:tcPr>
          <w:p w14:paraId="4EF433DC" w14:textId="27DE40E6" w:rsidR="00713955" w:rsidRDefault="005F29A6" w:rsidP="00713955">
            <w:pPr>
              <w:jc w:val="right"/>
            </w:pPr>
            <w:r>
              <w:t>401,00</w:t>
            </w:r>
          </w:p>
        </w:tc>
        <w:tc>
          <w:tcPr>
            <w:tcW w:w="1275" w:type="dxa"/>
          </w:tcPr>
          <w:p w14:paraId="09766FFE" w14:textId="62D5337A" w:rsidR="00713955" w:rsidRDefault="005F29A6" w:rsidP="00713955">
            <w:pPr>
              <w:jc w:val="right"/>
            </w:pPr>
            <w:r>
              <w:t>314,16</w:t>
            </w:r>
          </w:p>
        </w:tc>
      </w:tr>
      <w:tr w:rsidR="00713955" w:rsidRPr="005623AB" w14:paraId="753BDC40" w14:textId="77777777" w:rsidTr="003A210F">
        <w:trPr>
          <w:trHeight w:val="270"/>
        </w:trPr>
        <w:tc>
          <w:tcPr>
            <w:tcW w:w="709" w:type="dxa"/>
            <w:shd w:val="clear" w:color="auto" w:fill="auto"/>
          </w:tcPr>
          <w:p w14:paraId="1D48E549" w14:textId="77777777" w:rsidR="00713955" w:rsidRPr="005623AB" w:rsidRDefault="00713955" w:rsidP="00713955">
            <w:pPr>
              <w:numPr>
                <w:ilvl w:val="0"/>
                <w:numId w:val="3"/>
              </w:numPr>
            </w:pPr>
          </w:p>
        </w:tc>
        <w:tc>
          <w:tcPr>
            <w:tcW w:w="2093" w:type="dxa"/>
          </w:tcPr>
          <w:p w14:paraId="1090E795" w14:textId="72A9272B" w:rsidR="00713955" w:rsidRDefault="00713955" w:rsidP="00713955">
            <w:r w:rsidRPr="00537DB6">
              <w:t>Kelias Nr. A</w:t>
            </w:r>
            <w:r>
              <w:t>103</w:t>
            </w:r>
            <w:r w:rsidRPr="00537DB6">
              <w:t xml:space="preserve"> (Pr</w:t>
            </w:r>
            <w:r>
              <w:t>a</w:t>
            </w:r>
            <w:r w:rsidRPr="00537DB6">
              <w:t xml:space="preserve">važiuojamasis kelias </w:t>
            </w:r>
            <w:r>
              <w:t xml:space="preserve">nuo Muziejaus g. iki </w:t>
            </w:r>
            <w:proofErr w:type="spellStart"/>
            <w:r>
              <w:t>Klerkamiesčio</w:t>
            </w:r>
            <w:proofErr w:type="spellEnd"/>
            <w:r>
              <w:t xml:space="preserve"> g., Niūronių k.</w:t>
            </w:r>
            <w:r w:rsidRPr="00537DB6">
              <w:t>)</w:t>
            </w:r>
          </w:p>
        </w:tc>
        <w:tc>
          <w:tcPr>
            <w:tcW w:w="1417" w:type="dxa"/>
          </w:tcPr>
          <w:p w14:paraId="2210EC3D" w14:textId="518AFADD" w:rsidR="00713955" w:rsidRDefault="00713955" w:rsidP="00713955">
            <w:r>
              <w:t>Niūronių</w:t>
            </w:r>
            <w:r w:rsidRPr="00537DB6">
              <w:t xml:space="preserve"> k., Anykščių r. sav.</w:t>
            </w:r>
          </w:p>
        </w:tc>
        <w:tc>
          <w:tcPr>
            <w:tcW w:w="1843" w:type="dxa"/>
          </w:tcPr>
          <w:p w14:paraId="7E43A0F8" w14:textId="130BAAA5" w:rsidR="00713955" w:rsidRDefault="00713955" w:rsidP="00713955">
            <w:pPr>
              <w:jc w:val="center"/>
            </w:pPr>
            <w:r>
              <w:t>4400-6097-5746</w:t>
            </w:r>
          </w:p>
        </w:tc>
        <w:tc>
          <w:tcPr>
            <w:tcW w:w="709" w:type="dxa"/>
          </w:tcPr>
          <w:p w14:paraId="03834EDF" w14:textId="66B2048E" w:rsidR="00713955" w:rsidRDefault="00713955" w:rsidP="00713955">
            <w:pPr>
              <w:jc w:val="right"/>
            </w:pPr>
            <w:r>
              <w:t>276</w:t>
            </w:r>
          </w:p>
        </w:tc>
        <w:tc>
          <w:tcPr>
            <w:tcW w:w="1026" w:type="dxa"/>
            <w:shd w:val="clear" w:color="auto" w:fill="auto"/>
          </w:tcPr>
          <w:p w14:paraId="5F756F64" w14:textId="64D2902F" w:rsidR="00713955" w:rsidRDefault="00713955" w:rsidP="00713955">
            <w:pPr>
              <w:jc w:val="right"/>
              <w:rPr>
                <w:sz w:val="22"/>
                <w:szCs w:val="22"/>
              </w:rPr>
            </w:pPr>
            <w:r>
              <w:rPr>
                <w:sz w:val="22"/>
                <w:szCs w:val="22"/>
              </w:rPr>
              <w:t>001341</w:t>
            </w:r>
          </w:p>
        </w:tc>
        <w:tc>
          <w:tcPr>
            <w:tcW w:w="1242" w:type="dxa"/>
          </w:tcPr>
          <w:p w14:paraId="373F39E1" w14:textId="6340C162" w:rsidR="00713955" w:rsidRDefault="005F29A6" w:rsidP="00713955">
            <w:pPr>
              <w:jc w:val="right"/>
            </w:pPr>
            <w:r>
              <w:t>54908,26</w:t>
            </w:r>
          </w:p>
        </w:tc>
        <w:tc>
          <w:tcPr>
            <w:tcW w:w="1275" w:type="dxa"/>
          </w:tcPr>
          <w:p w14:paraId="0F9C2B75" w14:textId="6AA8AD8A" w:rsidR="00713955" w:rsidRDefault="005F29A6" w:rsidP="00713955">
            <w:pPr>
              <w:jc w:val="right"/>
            </w:pPr>
            <w:r>
              <w:t>1909,75</w:t>
            </w:r>
          </w:p>
        </w:tc>
      </w:tr>
      <w:tr w:rsidR="00713955" w:rsidRPr="005623AB" w14:paraId="2B0E8A3E" w14:textId="77777777" w:rsidTr="003A210F">
        <w:trPr>
          <w:trHeight w:val="270"/>
        </w:trPr>
        <w:tc>
          <w:tcPr>
            <w:tcW w:w="709" w:type="dxa"/>
            <w:shd w:val="clear" w:color="auto" w:fill="auto"/>
          </w:tcPr>
          <w:p w14:paraId="147D7EA9" w14:textId="77777777" w:rsidR="00713955" w:rsidRPr="005623AB" w:rsidRDefault="00713955" w:rsidP="00713955">
            <w:pPr>
              <w:numPr>
                <w:ilvl w:val="0"/>
                <w:numId w:val="3"/>
              </w:numPr>
            </w:pPr>
          </w:p>
        </w:tc>
        <w:tc>
          <w:tcPr>
            <w:tcW w:w="2093" w:type="dxa"/>
          </w:tcPr>
          <w:p w14:paraId="2D70D32A" w14:textId="04018689" w:rsidR="00713955" w:rsidRDefault="00713955" w:rsidP="00713955">
            <w:r w:rsidRPr="00537DB6">
              <w:t>Kelias Nr. A</w:t>
            </w:r>
            <w:r>
              <w:t>104</w:t>
            </w:r>
            <w:r w:rsidRPr="00537DB6">
              <w:t xml:space="preserve"> (Pr</w:t>
            </w:r>
            <w:r>
              <w:t>a</w:t>
            </w:r>
            <w:r w:rsidRPr="00537DB6">
              <w:t xml:space="preserve">važiuojamasis kelias </w:t>
            </w:r>
            <w:r>
              <w:t xml:space="preserve">iki </w:t>
            </w:r>
            <w:proofErr w:type="spellStart"/>
            <w:r>
              <w:t>Klerkamiesčio</w:t>
            </w:r>
            <w:proofErr w:type="spellEnd"/>
            <w:r>
              <w:t xml:space="preserve"> g. nuo </w:t>
            </w:r>
            <w:proofErr w:type="spellStart"/>
            <w:r>
              <w:t>Trajecko</w:t>
            </w:r>
            <w:proofErr w:type="spellEnd"/>
            <w:r>
              <w:t xml:space="preserve"> g., Niūronių k.</w:t>
            </w:r>
            <w:r w:rsidRPr="00537DB6">
              <w:t>)</w:t>
            </w:r>
          </w:p>
        </w:tc>
        <w:tc>
          <w:tcPr>
            <w:tcW w:w="1417" w:type="dxa"/>
          </w:tcPr>
          <w:p w14:paraId="5C61CDD2" w14:textId="2B073391" w:rsidR="00713955" w:rsidRDefault="00713955" w:rsidP="00713955">
            <w:r>
              <w:t>Niūronių</w:t>
            </w:r>
            <w:r w:rsidRPr="00537DB6">
              <w:t xml:space="preserve"> k., Anykščių r. sav.</w:t>
            </w:r>
          </w:p>
        </w:tc>
        <w:tc>
          <w:tcPr>
            <w:tcW w:w="1843" w:type="dxa"/>
          </w:tcPr>
          <w:p w14:paraId="2F21C9C8" w14:textId="094BB0E8" w:rsidR="00713955" w:rsidRDefault="00713955" w:rsidP="00713955">
            <w:pPr>
              <w:jc w:val="center"/>
            </w:pPr>
            <w:r>
              <w:t>4400-6097-5735</w:t>
            </w:r>
          </w:p>
        </w:tc>
        <w:tc>
          <w:tcPr>
            <w:tcW w:w="709" w:type="dxa"/>
          </w:tcPr>
          <w:p w14:paraId="3E46C4FD" w14:textId="0279ECC9" w:rsidR="00713955" w:rsidRDefault="00713955" w:rsidP="00713955">
            <w:pPr>
              <w:jc w:val="right"/>
            </w:pPr>
            <w:r>
              <w:t>106</w:t>
            </w:r>
          </w:p>
        </w:tc>
        <w:tc>
          <w:tcPr>
            <w:tcW w:w="1026" w:type="dxa"/>
            <w:shd w:val="clear" w:color="auto" w:fill="auto"/>
          </w:tcPr>
          <w:p w14:paraId="3BFFF4C1" w14:textId="20427F2A" w:rsidR="00713955" w:rsidRDefault="00713955" w:rsidP="00713955">
            <w:pPr>
              <w:jc w:val="right"/>
              <w:rPr>
                <w:sz w:val="22"/>
                <w:szCs w:val="22"/>
              </w:rPr>
            </w:pPr>
            <w:r>
              <w:rPr>
                <w:sz w:val="22"/>
                <w:szCs w:val="22"/>
              </w:rPr>
              <w:t>012747</w:t>
            </w:r>
          </w:p>
        </w:tc>
        <w:tc>
          <w:tcPr>
            <w:tcW w:w="1242" w:type="dxa"/>
          </w:tcPr>
          <w:p w14:paraId="655D5798" w14:textId="1D4C47FA" w:rsidR="00713955" w:rsidRDefault="005F29A6" w:rsidP="00713955">
            <w:pPr>
              <w:jc w:val="right"/>
            </w:pPr>
            <w:r>
              <w:t>379,00</w:t>
            </w:r>
          </w:p>
        </w:tc>
        <w:tc>
          <w:tcPr>
            <w:tcW w:w="1275" w:type="dxa"/>
          </w:tcPr>
          <w:p w14:paraId="48F646FF" w14:textId="1AA09FBB" w:rsidR="00713955" w:rsidRDefault="005F29A6" w:rsidP="00713955">
            <w:pPr>
              <w:jc w:val="right"/>
            </w:pPr>
            <w:r>
              <w:t>296,84</w:t>
            </w:r>
          </w:p>
        </w:tc>
      </w:tr>
      <w:tr w:rsidR="00713955" w:rsidRPr="005623AB" w14:paraId="41D4ECE3" w14:textId="77777777" w:rsidTr="003A210F">
        <w:trPr>
          <w:trHeight w:val="270"/>
        </w:trPr>
        <w:tc>
          <w:tcPr>
            <w:tcW w:w="709" w:type="dxa"/>
            <w:shd w:val="clear" w:color="auto" w:fill="auto"/>
          </w:tcPr>
          <w:p w14:paraId="67DA2BB0" w14:textId="77777777" w:rsidR="00713955" w:rsidRPr="005623AB" w:rsidRDefault="00713955" w:rsidP="00713955">
            <w:pPr>
              <w:numPr>
                <w:ilvl w:val="0"/>
                <w:numId w:val="3"/>
              </w:numPr>
            </w:pPr>
          </w:p>
        </w:tc>
        <w:tc>
          <w:tcPr>
            <w:tcW w:w="2093" w:type="dxa"/>
          </w:tcPr>
          <w:p w14:paraId="37CADD7F" w14:textId="09174C52" w:rsidR="00713955" w:rsidRDefault="00713955" w:rsidP="00713955">
            <w:r w:rsidRPr="00537DB6">
              <w:t>Kelias Nr. A</w:t>
            </w:r>
            <w:r>
              <w:t>106</w:t>
            </w:r>
            <w:r w:rsidRPr="00537DB6">
              <w:t xml:space="preserve"> (Pr</w:t>
            </w:r>
            <w:r>
              <w:t>i</w:t>
            </w:r>
            <w:r w:rsidRPr="00537DB6">
              <w:t xml:space="preserve">važiuojamasis kelias </w:t>
            </w:r>
            <w:r w:rsidR="00EE60AC">
              <w:t xml:space="preserve">prie </w:t>
            </w:r>
            <w:proofErr w:type="spellStart"/>
            <w:r w:rsidR="00EE60AC">
              <w:t>Pavarių</w:t>
            </w:r>
            <w:proofErr w:type="spellEnd"/>
            <w:r w:rsidR="00EE60AC">
              <w:t xml:space="preserve"> karjero nuo kelio Nr. A45</w:t>
            </w:r>
            <w:r w:rsidRPr="00537DB6">
              <w:t>)</w:t>
            </w:r>
          </w:p>
        </w:tc>
        <w:tc>
          <w:tcPr>
            <w:tcW w:w="1417" w:type="dxa"/>
          </w:tcPr>
          <w:p w14:paraId="7CA033D0" w14:textId="1A01E90F" w:rsidR="00713955" w:rsidRDefault="00EE60AC" w:rsidP="00713955">
            <w:proofErr w:type="spellStart"/>
            <w:r>
              <w:t>Pavarių</w:t>
            </w:r>
            <w:proofErr w:type="spellEnd"/>
            <w:r>
              <w:t xml:space="preserve"> II</w:t>
            </w:r>
            <w:r w:rsidR="00713955" w:rsidRPr="00537DB6">
              <w:t xml:space="preserve"> k., Anykščių r. sav.</w:t>
            </w:r>
          </w:p>
        </w:tc>
        <w:tc>
          <w:tcPr>
            <w:tcW w:w="1843" w:type="dxa"/>
          </w:tcPr>
          <w:p w14:paraId="28F0BB3C" w14:textId="29528EF5" w:rsidR="00713955" w:rsidRDefault="00EE60AC" w:rsidP="00713955">
            <w:pPr>
              <w:jc w:val="center"/>
            </w:pPr>
            <w:r>
              <w:t>4400-6097-5713</w:t>
            </w:r>
          </w:p>
        </w:tc>
        <w:tc>
          <w:tcPr>
            <w:tcW w:w="709" w:type="dxa"/>
          </w:tcPr>
          <w:p w14:paraId="364BAC43" w14:textId="0C340803" w:rsidR="00713955" w:rsidRDefault="00EE60AC" w:rsidP="00713955">
            <w:pPr>
              <w:jc w:val="right"/>
            </w:pPr>
            <w:r>
              <w:t>428</w:t>
            </w:r>
          </w:p>
        </w:tc>
        <w:tc>
          <w:tcPr>
            <w:tcW w:w="1026" w:type="dxa"/>
            <w:shd w:val="clear" w:color="auto" w:fill="auto"/>
          </w:tcPr>
          <w:p w14:paraId="101C5A6A" w14:textId="69A79C18" w:rsidR="00713955" w:rsidRDefault="00EE60AC" w:rsidP="00713955">
            <w:pPr>
              <w:jc w:val="right"/>
              <w:rPr>
                <w:sz w:val="22"/>
                <w:szCs w:val="22"/>
              </w:rPr>
            </w:pPr>
            <w:r>
              <w:rPr>
                <w:sz w:val="22"/>
                <w:szCs w:val="22"/>
              </w:rPr>
              <w:t>002716</w:t>
            </w:r>
          </w:p>
        </w:tc>
        <w:tc>
          <w:tcPr>
            <w:tcW w:w="1242" w:type="dxa"/>
          </w:tcPr>
          <w:p w14:paraId="2AC54058" w14:textId="0457E9C0" w:rsidR="00713955" w:rsidRDefault="005F29A6" w:rsidP="00713955">
            <w:pPr>
              <w:jc w:val="right"/>
            </w:pPr>
            <w:r>
              <w:t>151882,75</w:t>
            </w:r>
          </w:p>
        </w:tc>
        <w:tc>
          <w:tcPr>
            <w:tcW w:w="1275" w:type="dxa"/>
          </w:tcPr>
          <w:p w14:paraId="6C422D68" w14:textId="7EB08024" w:rsidR="00713955" w:rsidRDefault="005F29A6" w:rsidP="00713955">
            <w:pPr>
              <w:jc w:val="right"/>
            </w:pPr>
            <w:r>
              <w:t>5282,91</w:t>
            </w:r>
          </w:p>
        </w:tc>
      </w:tr>
      <w:tr w:rsidR="00EE60AC" w:rsidRPr="005623AB" w14:paraId="61E7B4FF" w14:textId="77777777" w:rsidTr="003A210F">
        <w:trPr>
          <w:trHeight w:val="270"/>
        </w:trPr>
        <w:tc>
          <w:tcPr>
            <w:tcW w:w="709" w:type="dxa"/>
            <w:shd w:val="clear" w:color="auto" w:fill="auto"/>
          </w:tcPr>
          <w:p w14:paraId="256493B9" w14:textId="77777777" w:rsidR="00EE60AC" w:rsidRPr="005623AB" w:rsidRDefault="00EE60AC" w:rsidP="00EE60AC">
            <w:pPr>
              <w:numPr>
                <w:ilvl w:val="0"/>
                <w:numId w:val="3"/>
              </w:numPr>
            </w:pPr>
          </w:p>
        </w:tc>
        <w:tc>
          <w:tcPr>
            <w:tcW w:w="2093" w:type="dxa"/>
          </w:tcPr>
          <w:p w14:paraId="1E83E8E4" w14:textId="1BADA773" w:rsidR="00EE60AC" w:rsidRDefault="00EE60AC" w:rsidP="00EE60AC">
            <w:r w:rsidRPr="00537DB6">
              <w:t>Kelias Nr. A</w:t>
            </w:r>
            <w:r>
              <w:t>108</w:t>
            </w:r>
            <w:r w:rsidRPr="00537DB6">
              <w:t xml:space="preserve"> (Pr</w:t>
            </w:r>
            <w:r>
              <w:t>a</w:t>
            </w:r>
            <w:r w:rsidRPr="00537DB6">
              <w:t xml:space="preserve">važiuojamasis kelias </w:t>
            </w:r>
            <w:r>
              <w:t>nuo kelio Nr. 1207 iki kelio Nr. A79</w:t>
            </w:r>
            <w:r w:rsidRPr="00537DB6">
              <w:t>)</w:t>
            </w:r>
          </w:p>
        </w:tc>
        <w:tc>
          <w:tcPr>
            <w:tcW w:w="1417" w:type="dxa"/>
          </w:tcPr>
          <w:p w14:paraId="458A2DA6" w14:textId="7C218920" w:rsidR="00EE60AC" w:rsidRDefault="00EE60AC" w:rsidP="00EE60AC">
            <w:proofErr w:type="spellStart"/>
            <w:r>
              <w:t>Keblonių</w:t>
            </w:r>
            <w:proofErr w:type="spellEnd"/>
            <w:r w:rsidRPr="00537DB6">
              <w:t xml:space="preserve"> k., Anykščių r. sav.</w:t>
            </w:r>
          </w:p>
        </w:tc>
        <w:tc>
          <w:tcPr>
            <w:tcW w:w="1843" w:type="dxa"/>
          </w:tcPr>
          <w:p w14:paraId="61060355" w14:textId="022A5A5D" w:rsidR="00EE60AC" w:rsidRDefault="00EE60AC" w:rsidP="00EE60AC">
            <w:pPr>
              <w:jc w:val="center"/>
            </w:pPr>
            <w:r>
              <w:t>4400-6092-8734</w:t>
            </w:r>
          </w:p>
        </w:tc>
        <w:tc>
          <w:tcPr>
            <w:tcW w:w="709" w:type="dxa"/>
          </w:tcPr>
          <w:p w14:paraId="3EBABF67" w14:textId="0A786D1E" w:rsidR="00EE60AC" w:rsidRDefault="00EE60AC" w:rsidP="00EE60AC">
            <w:pPr>
              <w:jc w:val="right"/>
            </w:pPr>
            <w:r>
              <w:t>320</w:t>
            </w:r>
          </w:p>
        </w:tc>
        <w:tc>
          <w:tcPr>
            <w:tcW w:w="1026" w:type="dxa"/>
            <w:shd w:val="clear" w:color="auto" w:fill="auto"/>
          </w:tcPr>
          <w:p w14:paraId="1D4D9EFF" w14:textId="28465E9D" w:rsidR="00EE60AC" w:rsidRDefault="00EE60AC" w:rsidP="00EE60AC">
            <w:pPr>
              <w:jc w:val="right"/>
              <w:rPr>
                <w:sz w:val="22"/>
                <w:szCs w:val="22"/>
              </w:rPr>
            </w:pPr>
            <w:r>
              <w:rPr>
                <w:sz w:val="22"/>
                <w:szCs w:val="22"/>
              </w:rPr>
              <w:t>001270</w:t>
            </w:r>
          </w:p>
        </w:tc>
        <w:tc>
          <w:tcPr>
            <w:tcW w:w="1242" w:type="dxa"/>
          </w:tcPr>
          <w:p w14:paraId="45D9688A" w14:textId="350751E7" w:rsidR="00EE60AC" w:rsidRDefault="005F29A6" w:rsidP="00EE60AC">
            <w:pPr>
              <w:jc w:val="right"/>
            </w:pPr>
            <w:r>
              <w:t>70913,29</w:t>
            </w:r>
          </w:p>
        </w:tc>
        <w:tc>
          <w:tcPr>
            <w:tcW w:w="1275" w:type="dxa"/>
          </w:tcPr>
          <w:p w14:paraId="408C500C" w14:textId="3ADB7846" w:rsidR="00EE60AC" w:rsidRDefault="005F29A6" w:rsidP="00EE60AC">
            <w:pPr>
              <w:jc w:val="right"/>
            </w:pPr>
            <w:r>
              <w:t>62640,12</w:t>
            </w:r>
          </w:p>
        </w:tc>
      </w:tr>
      <w:tr w:rsidR="00EE60AC" w:rsidRPr="005623AB" w14:paraId="529F9260" w14:textId="77777777" w:rsidTr="003A210F">
        <w:trPr>
          <w:trHeight w:val="270"/>
        </w:trPr>
        <w:tc>
          <w:tcPr>
            <w:tcW w:w="709" w:type="dxa"/>
            <w:shd w:val="clear" w:color="auto" w:fill="auto"/>
          </w:tcPr>
          <w:p w14:paraId="166B35DD" w14:textId="77777777" w:rsidR="00EE60AC" w:rsidRPr="005623AB" w:rsidRDefault="00EE60AC" w:rsidP="00EE60AC">
            <w:pPr>
              <w:numPr>
                <w:ilvl w:val="0"/>
                <w:numId w:val="3"/>
              </w:numPr>
            </w:pPr>
          </w:p>
        </w:tc>
        <w:tc>
          <w:tcPr>
            <w:tcW w:w="2093" w:type="dxa"/>
          </w:tcPr>
          <w:p w14:paraId="29FE2EDD" w14:textId="4BB4D5FB" w:rsidR="00EE60AC" w:rsidRDefault="00EE60AC" w:rsidP="00EE60AC">
            <w:r w:rsidRPr="00537DB6">
              <w:t>Kelias Nr. A</w:t>
            </w:r>
            <w:r>
              <w:t xml:space="preserve">114 </w:t>
            </w:r>
            <w:r w:rsidRPr="00537DB6">
              <w:t>(Pr</w:t>
            </w:r>
            <w:r>
              <w:t>a</w:t>
            </w:r>
            <w:r w:rsidRPr="00537DB6">
              <w:t xml:space="preserve">važiuojamasis kelias </w:t>
            </w:r>
            <w:r>
              <w:t>iki buvusio sąvartyno nuo kelio Anykščiai–Lašiniai</w:t>
            </w:r>
            <w:r w:rsidRPr="00537DB6">
              <w:t>)</w:t>
            </w:r>
          </w:p>
        </w:tc>
        <w:tc>
          <w:tcPr>
            <w:tcW w:w="1417" w:type="dxa"/>
          </w:tcPr>
          <w:p w14:paraId="17588F85" w14:textId="2E7E090F" w:rsidR="00EE60AC" w:rsidRDefault="00EE60AC" w:rsidP="00EE60AC">
            <w:r>
              <w:t>Šeimyniškėlių</w:t>
            </w:r>
            <w:r w:rsidRPr="00537DB6">
              <w:t xml:space="preserve"> k., Anykščių r. sav.</w:t>
            </w:r>
          </w:p>
        </w:tc>
        <w:tc>
          <w:tcPr>
            <w:tcW w:w="1843" w:type="dxa"/>
          </w:tcPr>
          <w:p w14:paraId="3B869821" w14:textId="79AC7771" w:rsidR="00EE60AC" w:rsidRDefault="00EE60AC" w:rsidP="00EE60AC">
            <w:pPr>
              <w:jc w:val="center"/>
            </w:pPr>
            <w:r>
              <w:t>4400-6097-5702</w:t>
            </w:r>
          </w:p>
        </w:tc>
        <w:tc>
          <w:tcPr>
            <w:tcW w:w="709" w:type="dxa"/>
          </w:tcPr>
          <w:p w14:paraId="3586EBAA" w14:textId="6DF31F62" w:rsidR="00EE60AC" w:rsidRDefault="00EE60AC" w:rsidP="00EE60AC">
            <w:pPr>
              <w:jc w:val="right"/>
            </w:pPr>
            <w:r>
              <w:t>118</w:t>
            </w:r>
          </w:p>
        </w:tc>
        <w:tc>
          <w:tcPr>
            <w:tcW w:w="1026" w:type="dxa"/>
            <w:shd w:val="clear" w:color="auto" w:fill="auto"/>
          </w:tcPr>
          <w:p w14:paraId="140BA76F" w14:textId="32E1EFB9" w:rsidR="00EE60AC" w:rsidRDefault="00EE60AC" w:rsidP="00EE60AC">
            <w:pPr>
              <w:jc w:val="right"/>
              <w:rPr>
                <w:sz w:val="22"/>
                <w:szCs w:val="22"/>
              </w:rPr>
            </w:pPr>
            <w:r>
              <w:rPr>
                <w:sz w:val="22"/>
                <w:szCs w:val="22"/>
              </w:rPr>
              <w:t>012753</w:t>
            </w:r>
          </w:p>
        </w:tc>
        <w:tc>
          <w:tcPr>
            <w:tcW w:w="1242" w:type="dxa"/>
          </w:tcPr>
          <w:p w14:paraId="1E231C87" w14:textId="7B8A588A" w:rsidR="00EE60AC" w:rsidRDefault="005F29A6" w:rsidP="00EE60AC">
            <w:pPr>
              <w:jc w:val="right"/>
            </w:pPr>
            <w:r>
              <w:t>2743,00</w:t>
            </w:r>
          </w:p>
        </w:tc>
        <w:tc>
          <w:tcPr>
            <w:tcW w:w="1275" w:type="dxa"/>
          </w:tcPr>
          <w:p w14:paraId="440A1A4B" w14:textId="68DC73B7" w:rsidR="00EE60AC" w:rsidRDefault="005F29A6" w:rsidP="00EE60AC">
            <w:pPr>
              <w:jc w:val="right"/>
            </w:pPr>
            <w:r>
              <w:t>2148,64</w:t>
            </w:r>
          </w:p>
        </w:tc>
      </w:tr>
      <w:tr w:rsidR="004E40FC" w:rsidRPr="005623AB" w14:paraId="5F890DFA" w14:textId="77777777" w:rsidTr="003A210F">
        <w:trPr>
          <w:trHeight w:val="270"/>
        </w:trPr>
        <w:tc>
          <w:tcPr>
            <w:tcW w:w="709" w:type="dxa"/>
            <w:shd w:val="clear" w:color="auto" w:fill="auto"/>
          </w:tcPr>
          <w:p w14:paraId="38525F5F" w14:textId="77777777" w:rsidR="004E40FC" w:rsidRPr="005623AB" w:rsidRDefault="004E40FC" w:rsidP="004E40FC">
            <w:pPr>
              <w:numPr>
                <w:ilvl w:val="0"/>
                <w:numId w:val="3"/>
              </w:numPr>
            </w:pPr>
          </w:p>
        </w:tc>
        <w:tc>
          <w:tcPr>
            <w:tcW w:w="2093" w:type="dxa"/>
          </w:tcPr>
          <w:p w14:paraId="4B21839F" w14:textId="77D6B666" w:rsidR="004E40FC" w:rsidRDefault="004E40FC" w:rsidP="004E40FC">
            <w:r w:rsidRPr="00537DB6">
              <w:t>Kelias Nr. A</w:t>
            </w:r>
            <w:r>
              <w:t>119</w:t>
            </w:r>
            <w:r w:rsidRPr="00537DB6">
              <w:t xml:space="preserve"> (Pr</w:t>
            </w:r>
            <w:r>
              <w:t>i</w:t>
            </w:r>
            <w:r w:rsidRPr="00537DB6">
              <w:t xml:space="preserve">važiuojamasis kelias </w:t>
            </w:r>
            <w:r>
              <w:t>iki gyvenamųjų namų nuo Šeimyniškėlių g., Šeimyniškėlių  k.</w:t>
            </w:r>
            <w:r w:rsidRPr="00537DB6">
              <w:t>)</w:t>
            </w:r>
          </w:p>
        </w:tc>
        <w:tc>
          <w:tcPr>
            <w:tcW w:w="1417" w:type="dxa"/>
          </w:tcPr>
          <w:p w14:paraId="5FC348DF" w14:textId="7393D49C" w:rsidR="004E40FC" w:rsidRDefault="004E40FC" w:rsidP="004E40FC">
            <w:proofErr w:type="spellStart"/>
            <w:r>
              <w:t>Pavarių</w:t>
            </w:r>
            <w:proofErr w:type="spellEnd"/>
            <w:r>
              <w:t xml:space="preserve"> II </w:t>
            </w:r>
            <w:r w:rsidRPr="00537DB6">
              <w:t>k., Anykščių r. sav.</w:t>
            </w:r>
          </w:p>
        </w:tc>
        <w:tc>
          <w:tcPr>
            <w:tcW w:w="1843" w:type="dxa"/>
          </w:tcPr>
          <w:p w14:paraId="61CF723E" w14:textId="5ABAD3D4" w:rsidR="004E40FC" w:rsidRDefault="004E40FC" w:rsidP="004E40FC">
            <w:pPr>
              <w:jc w:val="center"/>
            </w:pPr>
            <w:r>
              <w:t>4400-6097-5694</w:t>
            </w:r>
          </w:p>
        </w:tc>
        <w:tc>
          <w:tcPr>
            <w:tcW w:w="709" w:type="dxa"/>
          </w:tcPr>
          <w:p w14:paraId="6E5EAF8E" w14:textId="5539BFCA" w:rsidR="004E40FC" w:rsidRDefault="004E40FC" w:rsidP="004E40FC">
            <w:pPr>
              <w:jc w:val="right"/>
            </w:pPr>
            <w:r>
              <w:t>321</w:t>
            </w:r>
          </w:p>
        </w:tc>
        <w:tc>
          <w:tcPr>
            <w:tcW w:w="1026" w:type="dxa"/>
            <w:shd w:val="clear" w:color="auto" w:fill="auto"/>
          </w:tcPr>
          <w:p w14:paraId="4181BE2A" w14:textId="5D9A5ADE" w:rsidR="004E40FC" w:rsidRDefault="004E40FC" w:rsidP="004E40FC">
            <w:pPr>
              <w:jc w:val="right"/>
              <w:rPr>
                <w:sz w:val="22"/>
                <w:szCs w:val="22"/>
              </w:rPr>
            </w:pPr>
            <w:r>
              <w:rPr>
                <w:sz w:val="22"/>
                <w:szCs w:val="22"/>
              </w:rPr>
              <w:t>012756</w:t>
            </w:r>
          </w:p>
        </w:tc>
        <w:tc>
          <w:tcPr>
            <w:tcW w:w="1242" w:type="dxa"/>
          </w:tcPr>
          <w:p w14:paraId="29693A89" w14:textId="70D0C7FB" w:rsidR="004E40FC" w:rsidRDefault="005F29A6" w:rsidP="004E40FC">
            <w:pPr>
              <w:jc w:val="right"/>
            </w:pPr>
            <w:r>
              <w:t>1238,00</w:t>
            </w:r>
          </w:p>
        </w:tc>
        <w:tc>
          <w:tcPr>
            <w:tcW w:w="1275" w:type="dxa"/>
          </w:tcPr>
          <w:p w14:paraId="44F7551D" w14:textId="1A6A928B" w:rsidR="004E40FC" w:rsidRDefault="005F29A6" w:rsidP="004E40FC">
            <w:pPr>
              <w:jc w:val="right"/>
            </w:pPr>
            <w:r>
              <w:t>969,68</w:t>
            </w:r>
          </w:p>
        </w:tc>
      </w:tr>
      <w:tr w:rsidR="004E40FC" w:rsidRPr="005623AB" w14:paraId="2C6BC29F" w14:textId="77777777" w:rsidTr="003A210F">
        <w:trPr>
          <w:trHeight w:val="270"/>
        </w:trPr>
        <w:tc>
          <w:tcPr>
            <w:tcW w:w="709" w:type="dxa"/>
            <w:shd w:val="clear" w:color="auto" w:fill="auto"/>
          </w:tcPr>
          <w:p w14:paraId="7BE201BE" w14:textId="77777777" w:rsidR="004E40FC" w:rsidRPr="005623AB" w:rsidRDefault="004E40FC" w:rsidP="004E40FC">
            <w:pPr>
              <w:numPr>
                <w:ilvl w:val="0"/>
                <w:numId w:val="3"/>
              </w:numPr>
            </w:pPr>
          </w:p>
        </w:tc>
        <w:tc>
          <w:tcPr>
            <w:tcW w:w="2093" w:type="dxa"/>
          </w:tcPr>
          <w:p w14:paraId="2869C84A" w14:textId="2AF82331" w:rsidR="004E40FC" w:rsidRDefault="004E40FC" w:rsidP="004E40FC">
            <w:r w:rsidRPr="00537DB6">
              <w:t>Kelias Nr. A</w:t>
            </w:r>
            <w:r>
              <w:t xml:space="preserve">121 </w:t>
            </w:r>
            <w:r w:rsidRPr="00537DB6">
              <w:t>(Pr</w:t>
            </w:r>
            <w:r>
              <w:t>i</w:t>
            </w:r>
            <w:r w:rsidRPr="00537DB6">
              <w:t xml:space="preserve">važiuojamasis kelias </w:t>
            </w:r>
            <w:r>
              <w:t xml:space="preserve">prie SB „Šventoji“ </w:t>
            </w:r>
            <w:proofErr w:type="spellStart"/>
            <w:r>
              <w:t>Elmos</w:t>
            </w:r>
            <w:proofErr w:type="spellEnd"/>
            <w:r>
              <w:t xml:space="preserve"> 3-oji g. nuo Šeimyniškėlių </w:t>
            </w:r>
            <w:r w:rsidR="004D6490">
              <w:t>g</w:t>
            </w:r>
            <w:r>
              <w:t>., Šeimyniškėlių k.</w:t>
            </w:r>
            <w:r w:rsidRPr="00537DB6">
              <w:t>)</w:t>
            </w:r>
          </w:p>
        </w:tc>
        <w:tc>
          <w:tcPr>
            <w:tcW w:w="1417" w:type="dxa"/>
          </w:tcPr>
          <w:p w14:paraId="7D3598DE" w14:textId="510E24A9" w:rsidR="004E40FC" w:rsidRPr="005A27DD" w:rsidRDefault="004E40FC" w:rsidP="004E40FC">
            <w:r>
              <w:t>Šeimyniškėlių</w:t>
            </w:r>
            <w:r w:rsidRPr="00537DB6">
              <w:t xml:space="preserve"> k., Anykščių r. sav.</w:t>
            </w:r>
          </w:p>
        </w:tc>
        <w:tc>
          <w:tcPr>
            <w:tcW w:w="1843" w:type="dxa"/>
          </w:tcPr>
          <w:p w14:paraId="0C3682A0" w14:textId="14BE8F79" w:rsidR="004E40FC" w:rsidRDefault="009573A7" w:rsidP="004E40FC">
            <w:pPr>
              <w:jc w:val="center"/>
            </w:pPr>
            <w:r>
              <w:t>4400-6097-5680</w:t>
            </w:r>
          </w:p>
        </w:tc>
        <w:tc>
          <w:tcPr>
            <w:tcW w:w="709" w:type="dxa"/>
          </w:tcPr>
          <w:p w14:paraId="223DDEE9" w14:textId="0AF7D2BF" w:rsidR="004E40FC" w:rsidRDefault="009573A7" w:rsidP="004E40FC">
            <w:pPr>
              <w:jc w:val="right"/>
            </w:pPr>
            <w:r>
              <w:t>142</w:t>
            </w:r>
          </w:p>
        </w:tc>
        <w:tc>
          <w:tcPr>
            <w:tcW w:w="1026" w:type="dxa"/>
            <w:shd w:val="clear" w:color="auto" w:fill="auto"/>
          </w:tcPr>
          <w:p w14:paraId="3A9D5F9F" w14:textId="611DFCB7" w:rsidR="004E40FC" w:rsidRDefault="009573A7" w:rsidP="004E40FC">
            <w:pPr>
              <w:jc w:val="right"/>
              <w:rPr>
                <w:sz w:val="22"/>
                <w:szCs w:val="22"/>
              </w:rPr>
            </w:pPr>
            <w:r>
              <w:rPr>
                <w:sz w:val="22"/>
                <w:szCs w:val="22"/>
              </w:rPr>
              <w:t>012758</w:t>
            </w:r>
          </w:p>
        </w:tc>
        <w:tc>
          <w:tcPr>
            <w:tcW w:w="1242" w:type="dxa"/>
          </w:tcPr>
          <w:p w14:paraId="426A1B79" w14:textId="25663C03" w:rsidR="004E40FC" w:rsidRDefault="005F29A6" w:rsidP="004E40FC">
            <w:pPr>
              <w:jc w:val="right"/>
            </w:pPr>
            <w:r>
              <w:t>3607,00</w:t>
            </w:r>
          </w:p>
        </w:tc>
        <w:tc>
          <w:tcPr>
            <w:tcW w:w="1275" w:type="dxa"/>
          </w:tcPr>
          <w:p w14:paraId="7BACBA15" w14:textId="1C22C257" w:rsidR="004E40FC" w:rsidRDefault="005F29A6" w:rsidP="004E40FC">
            <w:pPr>
              <w:jc w:val="right"/>
            </w:pPr>
            <w:r>
              <w:t>2825,44</w:t>
            </w:r>
          </w:p>
        </w:tc>
      </w:tr>
      <w:tr w:rsidR="004D6490" w:rsidRPr="005623AB" w14:paraId="65C133CE" w14:textId="77777777" w:rsidTr="003A210F">
        <w:trPr>
          <w:trHeight w:val="270"/>
        </w:trPr>
        <w:tc>
          <w:tcPr>
            <w:tcW w:w="709" w:type="dxa"/>
            <w:shd w:val="clear" w:color="auto" w:fill="auto"/>
          </w:tcPr>
          <w:p w14:paraId="021F5DDA" w14:textId="77777777" w:rsidR="004D6490" w:rsidRPr="005623AB" w:rsidRDefault="004D6490" w:rsidP="004D6490">
            <w:pPr>
              <w:numPr>
                <w:ilvl w:val="0"/>
                <w:numId w:val="3"/>
              </w:numPr>
            </w:pPr>
          </w:p>
        </w:tc>
        <w:tc>
          <w:tcPr>
            <w:tcW w:w="2093" w:type="dxa"/>
          </w:tcPr>
          <w:p w14:paraId="08602DBE" w14:textId="3B43DCAE" w:rsidR="004D6490" w:rsidRDefault="004D6490" w:rsidP="004D6490">
            <w:r w:rsidRPr="00537DB6">
              <w:t>Kelias Nr. A</w:t>
            </w:r>
            <w:r>
              <w:t xml:space="preserve">124 </w:t>
            </w:r>
            <w:r w:rsidRPr="00537DB6">
              <w:t>(Pr</w:t>
            </w:r>
            <w:r>
              <w:t>i</w:t>
            </w:r>
            <w:r w:rsidRPr="00537DB6">
              <w:t xml:space="preserve">važiuojamasis kelias </w:t>
            </w:r>
            <w:r>
              <w:t xml:space="preserve">iki Naujųjų </w:t>
            </w:r>
            <w:proofErr w:type="spellStart"/>
            <w:r>
              <w:t>Elmininkų</w:t>
            </w:r>
            <w:proofErr w:type="spellEnd"/>
            <w:r>
              <w:t xml:space="preserve"> k. valymo įrengimų nuo kelio Nr. A130</w:t>
            </w:r>
            <w:r w:rsidRPr="00537DB6">
              <w:t>)</w:t>
            </w:r>
          </w:p>
        </w:tc>
        <w:tc>
          <w:tcPr>
            <w:tcW w:w="1417" w:type="dxa"/>
          </w:tcPr>
          <w:p w14:paraId="6CC798AE" w14:textId="705B1D6F" w:rsidR="004D6490" w:rsidRPr="005A27DD" w:rsidRDefault="004D6490" w:rsidP="004D6490">
            <w:r>
              <w:t xml:space="preserve">Naujųjų </w:t>
            </w:r>
            <w:proofErr w:type="spellStart"/>
            <w:r>
              <w:t>Elmininkų</w:t>
            </w:r>
            <w:proofErr w:type="spellEnd"/>
            <w:r>
              <w:t xml:space="preserve"> </w:t>
            </w:r>
            <w:r w:rsidRPr="00537DB6">
              <w:t>k., Anykščių r. sav.</w:t>
            </w:r>
          </w:p>
        </w:tc>
        <w:tc>
          <w:tcPr>
            <w:tcW w:w="1843" w:type="dxa"/>
          </w:tcPr>
          <w:p w14:paraId="4039470F" w14:textId="2D1595CC" w:rsidR="004D6490" w:rsidRDefault="004D6490" w:rsidP="004D6490">
            <w:pPr>
              <w:jc w:val="center"/>
            </w:pPr>
            <w:r>
              <w:t>4400-6097-5635</w:t>
            </w:r>
          </w:p>
        </w:tc>
        <w:tc>
          <w:tcPr>
            <w:tcW w:w="709" w:type="dxa"/>
          </w:tcPr>
          <w:p w14:paraId="7067DEBE" w14:textId="2F6502C2" w:rsidR="004D6490" w:rsidRDefault="004D6490" w:rsidP="004D6490">
            <w:pPr>
              <w:jc w:val="right"/>
            </w:pPr>
            <w:r>
              <w:t>244</w:t>
            </w:r>
          </w:p>
        </w:tc>
        <w:tc>
          <w:tcPr>
            <w:tcW w:w="1026" w:type="dxa"/>
            <w:shd w:val="clear" w:color="auto" w:fill="auto"/>
          </w:tcPr>
          <w:p w14:paraId="5BD90620" w14:textId="42BDB102" w:rsidR="004D6490" w:rsidRDefault="004D6490" w:rsidP="004D6490">
            <w:pPr>
              <w:jc w:val="right"/>
              <w:rPr>
                <w:sz w:val="22"/>
                <w:szCs w:val="22"/>
              </w:rPr>
            </w:pPr>
            <w:r>
              <w:rPr>
                <w:sz w:val="22"/>
                <w:szCs w:val="22"/>
              </w:rPr>
              <w:t>012759</w:t>
            </w:r>
          </w:p>
        </w:tc>
        <w:tc>
          <w:tcPr>
            <w:tcW w:w="1242" w:type="dxa"/>
          </w:tcPr>
          <w:p w14:paraId="2FCCD111" w14:textId="6E4805C5" w:rsidR="004D6490" w:rsidRDefault="005F29A6" w:rsidP="004D6490">
            <w:pPr>
              <w:jc w:val="right"/>
            </w:pPr>
            <w:r>
              <w:t>866,00</w:t>
            </w:r>
          </w:p>
        </w:tc>
        <w:tc>
          <w:tcPr>
            <w:tcW w:w="1275" w:type="dxa"/>
          </w:tcPr>
          <w:p w14:paraId="5F7D520A" w14:textId="18BEE454" w:rsidR="004D6490" w:rsidRDefault="005F29A6" w:rsidP="004D6490">
            <w:pPr>
              <w:jc w:val="right"/>
            </w:pPr>
            <w:r>
              <w:t>678,28</w:t>
            </w:r>
          </w:p>
        </w:tc>
      </w:tr>
      <w:tr w:rsidR="007C6030" w:rsidRPr="005623AB" w14:paraId="7181E5C5" w14:textId="77777777" w:rsidTr="003A210F">
        <w:trPr>
          <w:trHeight w:val="270"/>
        </w:trPr>
        <w:tc>
          <w:tcPr>
            <w:tcW w:w="709" w:type="dxa"/>
            <w:shd w:val="clear" w:color="auto" w:fill="auto"/>
          </w:tcPr>
          <w:p w14:paraId="53C580EC" w14:textId="77777777" w:rsidR="007C6030" w:rsidRPr="005623AB" w:rsidRDefault="007C6030" w:rsidP="007C6030">
            <w:pPr>
              <w:numPr>
                <w:ilvl w:val="0"/>
                <w:numId w:val="3"/>
              </w:numPr>
            </w:pPr>
          </w:p>
        </w:tc>
        <w:tc>
          <w:tcPr>
            <w:tcW w:w="2093" w:type="dxa"/>
          </w:tcPr>
          <w:p w14:paraId="5AEFB746" w14:textId="60089E7F" w:rsidR="007C6030" w:rsidRDefault="007C6030" w:rsidP="007C6030">
            <w:r w:rsidRPr="00537DB6">
              <w:t>Kelias Nr. A</w:t>
            </w:r>
            <w:r>
              <w:t xml:space="preserve">128 </w:t>
            </w:r>
            <w:r w:rsidRPr="00537DB6">
              <w:t>(Pr</w:t>
            </w:r>
            <w:r>
              <w:t>i</w:t>
            </w:r>
            <w:r w:rsidRPr="00537DB6">
              <w:t xml:space="preserve">važiuojamasis kelias </w:t>
            </w:r>
            <w:r>
              <w:t xml:space="preserve">iki gyvenamųjų namų nuo </w:t>
            </w:r>
            <w:proofErr w:type="spellStart"/>
            <w:r>
              <w:t>Volupio</w:t>
            </w:r>
            <w:proofErr w:type="spellEnd"/>
            <w:r>
              <w:t xml:space="preserve"> g., Naujųjų </w:t>
            </w:r>
            <w:proofErr w:type="spellStart"/>
            <w:r>
              <w:t>Elmininkų</w:t>
            </w:r>
            <w:proofErr w:type="spellEnd"/>
            <w:r>
              <w:t xml:space="preserve"> k.</w:t>
            </w:r>
            <w:r w:rsidRPr="00537DB6">
              <w:t>)</w:t>
            </w:r>
          </w:p>
        </w:tc>
        <w:tc>
          <w:tcPr>
            <w:tcW w:w="1417" w:type="dxa"/>
          </w:tcPr>
          <w:p w14:paraId="3956D498" w14:textId="2FEC2256" w:rsidR="007C6030" w:rsidRPr="00C61EED" w:rsidRDefault="007C6030" w:rsidP="007C6030">
            <w:r>
              <w:t xml:space="preserve">Naujųjų </w:t>
            </w:r>
            <w:proofErr w:type="spellStart"/>
            <w:r>
              <w:t>Elmininkų</w:t>
            </w:r>
            <w:proofErr w:type="spellEnd"/>
            <w:r>
              <w:t xml:space="preserve"> </w:t>
            </w:r>
            <w:r w:rsidRPr="00537DB6">
              <w:t>k., Anykščių r. sav.</w:t>
            </w:r>
          </w:p>
        </w:tc>
        <w:tc>
          <w:tcPr>
            <w:tcW w:w="1843" w:type="dxa"/>
          </w:tcPr>
          <w:p w14:paraId="53268EBA" w14:textId="709C1D00" w:rsidR="007C6030" w:rsidRDefault="007C6030" w:rsidP="007C6030">
            <w:pPr>
              <w:jc w:val="center"/>
            </w:pPr>
            <w:r>
              <w:t>4400-6097-5657</w:t>
            </w:r>
          </w:p>
        </w:tc>
        <w:tc>
          <w:tcPr>
            <w:tcW w:w="709" w:type="dxa"/>
          </w:tcPr>
          <w:p w14:paraId="093E68AA" w14:textId="480E267B" w:rsidR="007C6030" w:rsidRDefault="007C6030" w:rsidP="007C6030">
            <w:pPr>
              <w:jc w:val="right"/>
            </w:pPr>
            <w:r>
              <w:t>257</w:t>
            </w:r>
          </w:p>
        </w:tc>
        <w:tc>
          <w:tcPr>
            <w:tcW w:w="1026" w:type="dxa"/>
            <w:shd w:val="clear" w:color="auto" w:fill="auto"/>
          </w:tcPr>
          <w:p w14:paraId="3A41F53C" w14:textId="381A71FB" w:rsidR="007C6030" w:rsidRDefault="007C6030" w:rsidP="007C6030">
            <w:pPr>
              <w:jc w:val="right"/>
              <w:rPr>
                <w:sz w:val="22"/>
                <w:szCs w:val="22"/>
              </w:rPr>
            </w:pPr>
            <w:r>
              <w:rPr>
                <w:sz w:val="22"/>
                <w:szCs w:val="22"/>
              </w:rPr>
              <w:t>012763</w:t>
            </w:r>
          </w:p>
        </w:tc>
        <w:tc>
          <w:tcPr>
            <w:tcW w:w="1242" w:type="dxa"/>
          </w:tcPr>
          <w:p w14:paraId="0F69D079" w14:textId="414BCD98" w:rsidR="007C6030" w:rsidRDefault="005F29A6" w:rsidP="007C6030">
            <w:pPr>
              <w:jc w:val="right"/>
            </w:pPr>
            <w:r>
              <w:t>1053,00</w:t>
            </w:r>
          </w:p>
        </w:tc>
        <w:tc>
          <w:tcPr>
            <w:tcW w:w="1275" w:type="dxa"/>
          </w:tcPr>
          <w:p w14:paraId="696F64FB" w14:textId="2D1B9B1B" w:rsidR="007C6030" w:rsidRDefault="005F29A6" w:rsidP="007C6030">
            <w:pPr>
              <w:jc w:val="right"/>
            </w:pPr>
            <w:r>
              <w:t>824,72</w:t>
            </w:r>
          </w:p>
        </w:tc>
      </w:tr>
      <w:tr w:rsidR="007C6030" w:rsidRPr="005623AB" w14:paraId="551DCC2F" w14:textId="77777777" w:rsidTr="003A210F">
        <w:trPr>
          <w:trHeight w:val="270"/>
        </w:trPr>
        <w:tc>
          <w:tcPr>
            <w:tcW w:w="709" w:type="dxa"/>
            <w:shd w:val="clear" w:color="auto" w:fill="auto"/>
          </w:tcPr>
          <w:p w14:paraId="6F48C5DC" w14:textId="77777777" w:rsidR="007C6030" w:rsidRPr="005623AB" w:rsidRDefault="007C6030" w:rsidP="007C6030">
            <w:pPr>
              <w:numPr>
                <w:ilvl w:val="0"/>
                <w:numId w:val="3"/>
              </w:numPr>
            </w:pPr>
          </w:p>
        </w:tc>
        <w:tc>
          <w:tcPr>
            <w:tcW w:w="2093" w:type="dxa"/>
          </w:tcPr>
          <w:p w14:paraId="55DB7498" w14:textId="6F41D3A6" w:rsidR="007C6030" w:rsidRDefault="007C6030" w:rsidP="007C6030">
            <w:r w:rsidRPr="00537DB6">
              <w:t>Kelias Nr. A</w:t>
            </w:r>
            <w:r>
              <w:t xml:space="preserve">129 </w:t>
            </w:r>
            <w:r w:rsidRPr="00537DB6">
              <w:t>(Pr</w:t>
            </w:r>
            <w:r>
              <w:t>i</w:t>
            </w:r>
            <w:r w:rsidRPr="00537DB6">
              <w:t xml:space="preserve">važiuojamasis kelias </w:t>
            </w:r>
            <w:r>
              <w:t xml:space="preserve">iki gyvenamųjų namų nuo </w:t>
            </w:r>
            <w:proofErr w:type="spellStart"/>
            <w:r>
              <w:t>Elmos</w:t>
            </w:r>
            <w:proofErr w:type="spellEnd"/>
            <w:r>
              <w:t xml:space="preserve"> g., Naujųjų </w:t>
            </w:r>
            <w:proofErr w:type="spellStart"/>
            <w:r>
              <w:t>Elmininkų</w:t>
            </w:r>
            <w:proofErr w:type="spellEnd"/>
            <w:r>
              <w:t xml:space="preserve"> k.</w:t>
            </w:r>
            <w:r w:rsidRPr="00537DB6">
              <w:t>)</w:t>
            </w:r>
          </w:p>
        </w:tc>
        <w:tc>
          <w:tcPr>
            <w:tcW w:w="1417" w:type="dxa"/>
          </w:tcPr>
          <w:p w14:paraId="5F14C5CE" w14:textId="6DA43CB5" w:rsidR="007C6030" w:rsidRPr="00C61EED" w:rsidRDefault="007C6030" w:rsidP="007C6030">
            <w:r>
              <w:t xml:space="preserve">Naujųjų </w:t>
            </w:r>
            <w:proofErr w:type="spellStart"/>
            <w:r>
              <w:t>Elmininkų</w:t>
            </w:r>
            <w:proofErr w:type="spellEnd"/>
            <w:r>
              <w:t xml:space="preserve"> </w:t>
            </w:r>
            <w:r w:rsidRPr="00537DB6">
              <w:t>k., Anykščių r. sav.</w:t>
            </w:r>
          </w:p>
        </w:tc>
        <w:tc>
          <w:tcPr>
            <w:tcW w:w="1843" w:type="dxa"/>
          </w:tcPr>
          <w:p w14:paraId="3AF560D4" w14:textId="07F55575" w:rsidR="007C6030" w:rsidRDefault="007C6030" w:rsidP="007C6030">
            <w:pPr>
              <w:jc w:val="center"/>
            </w:pPr>
            <w:r>
              <w:t>4400-6097-5646</w:t>
            </w:r>
          </w:p>
        </w:tc>
        <w:tc>
          <w:tcPr>
            <w:tcW w:w="709" w:type="dxa"/>
          </w:tcPr>
          <w:p w14:paraId="72907B8E" w14:textId="2A8B78DF" w:rsidR="007C6030" w:rsidRDefault="007C6030" w:rsidP="007C6030">
            <w:pPr>
              <w:jc w:val="right"/>
            </w:pPr>
            <w:r>
              <w:t>104</w:t>
            </w:r>
          </w:p>
        </w:tc>
        <w:tc>
          <w:tcPr>
            <w:tcW w:w="1026" w:type="dxa"/>
            <w:shd w:val="clear" w:color="auto" w:fill="auto"/>
          </w:tcPr>
          <w:p w14:paraId="2BE0EEEC" w14:textId="009D7985" w:rsidR="007C6030" w:rsidRDefault="008E7682" w:rsidP="007C6030">
            <w:pPr>
              <w:jc w:val="right"/>
              <w:rPr>
                <w:sz w:val="22"/>
                <w:szCs w:val="22"/>
              </w:rPr>
            </w:pPr>
            <w:r>
              <w:rPr>
                <w:sz w:val="22"/>
                <w:szCs w:val="22"/>
              </w:rPr>
              <w:t>001285</w:t>
            </w:r>
          </w:p>
        </w:tc>
        <w:tc>
          <w:tcPr>
            <w:tcW w:w="1242" w:type="dxa"/>
          </w:tcPr>
          <w:p w14:paraId="6F3AA2C8" w14:textId="4566ADEF" w:rsidR="007C6030" w:rsidRDefault="005F29A6" w:rsidP="007C6030">
            <w:pPr>
              <w:jc w:val="right"/>
            </w:pPr>
            <w:r>
              <w:t>262266,19</w:t>
            </w:r>
          </w:p>
        </w:tc>
        <w:tc>
          <w:tcPr>
            <w:tcW w:w="1275" w:type="dxa"/>
          </w:tcPr>
          <w:p w14:paraId="3783C4B3" w14:textId="20CD41AC" w:rsidR="007C6030" w:rsidRDefault="005F29A6" w:rsidP="007C6030">
            <w:pPr>
              <w:jc w:val="right"/>
            </w:pPr>
            <w:r>
              <w:t>9538,80</w:t>
            </w:r>
          </w:p>
        </w:tc>
      </w:tr>
      <w:tr w:rsidR="008E7682" w:rsidRPr="005623AB" w14:paraId="1F59751C" w14:textId="77777777" w:rsidTr="003A210F">
        <w:trPr>
          <w:trHeight w:val="270"/>
        </w:trPr>
        <w:tc>
          <w:tcPr>
            <w:tcW w:w="709" w:type="dxa"/>
            <w:shd w:val="clear" w:color="auto" w:fill="auto"/>
          </w:tcPr>
          <w:p w14:paraId="7B7EAAFE" w14:textId="77777777" w:rsidR="008E7682" w:rsidRPr="005623AB" w:rsidRDefault="008E7682" w:rsidP="008E7682">
            <w:pPr>
              <w:numPr>
                <w:ilvl w:val="0"/>
                <w:numId w:val="3"/>
              </w:numPr>
            </w:pPr>
          </w:p>
        </w:tc>
        <w:tc>
          <w:tcPr>
            <w:tcW w:w="2093" w:type="dxa"/>
          </w:tcPr>
          <w:p w14:paraId="4572D4E0" w14:textId="1D4F69E9" w:rsidR="008E7682" w:rsidRDefault="008E7682" w:rsidP="008E7682">
            <w:r w:rsidRPr="00537DB6">
              <w:t>Kelias Nr. A</w:t>
            </w:r>
            <w:r>
              <w:t xml:space="preserve">133 </w:t>
            </w:r>
            <w:r w:rsidRPr="00537DB6">
              <w:t>(</w:t>
            </w:r>
            <w:r>
              <w:t>Kelias Nr. 207–kelias Nr. A76</w:t>
            </w:r>
            <w:r w:rsidRPr="00537DB6">
              <w:t>)</w:t>
            </w:r>
          </w:p>
        </w:tc>
        <w:tc>
          <w:tcPr>
            <w:tcW w:w="1417" w:type="dxa"/>
          </w:tcPr>
          <w:p w14:paraId="615D5FED" w14:textId="7B01E7F8" w:rsidR="008E7682" w:rsidRPr="00C61EED" w:rsidRDefault="008E7682" w:rsidP="008E7682">
            <w:proofErr w:type="spellStart"/>
            <w:r>
              <w:t>Keblonių</w:t>
            </w:r>
            <w:proofErr w:type="spellEnd"/>
            <w:r>
              <w:t xml:space="preserve"> </w:t>
            </w:r>
            <w:r w:rsidRPr="00537DB6">
              <w:t>k., Anykščių r. sav.</w:t>
            </w:r>
          </w:p>
        </w:tc>
        <w:tc>
          <w:tcPr>
            <w:tcW w:w="1843" w:type="dxa"/>
          </w:tcPr>
          <w:p w14:paraId="5635FD09" w14:textId="265F3C5F" w:rsidR="008E7682" w:rsidRDefault="008E7682" w:rsidP="008E7682">
            <w:pPr>
              <w:jc w:val="center"/>
            </w:pPr>
            <w:r>
              <w:t>4400-6092-8723</w:t>
            </w:r>
          </w:p>
        </w:tc>
        <w:tc>
          <w:tcPr>
            <w:tcW w:w="709" w:type="dxa"/>
          </w:tcPr>
          <w:p w14:paraId="7039185C" w14:textId="39D0DF2F" w:rsidR="008E7682" w:rsidRDefault="008E7682" w:rsidP="008E7682">
            <w:pPr>
              <w:jc w:val="right"/>
            </w:pPr>
            <w:r>
              <w:t>416</w:t>
            </w:r>
          </w:p>
        </w:tc>
        <w:tc>
          <w:tcPr>
            <w:tcW w:w="1026" w:type="dxa"/>
            <w:shd w:val="clear" w:color="auto" w:fill="auto"/>
          </w:tcPr>
          <w:p w14:paraId="5968764F" w14:textId="56104CE1" w:rsidR="008E7682" w:rsidRDefault="008E7682" w:rsidP="008E7682">
            <w:pPr>
              <w:jc w:val="right"/>
              <w:rPr>
                <w:sz w:val="22"/>
                <w:szCs w:val="22"/>
              </w:rPr>
            </w:pPr>
            <w:r>
              <w:rPr>
                <w:sz w:val="22"/>
                <w:szCs w:val="22"/>
              </w:rPr>
              <w:t>001294</w:t>
            </w:r>
          </w:p>
        </w:tc>
        <w:tc>
          <w:tcPr>
            <w:tcW w:w="1242" w:type="dxa"/>
          </w:tcPr>
          <w:p w14:paraId="178F9C54" w14:textId="68E0F4D3" w:rsidR="008E7682" w:rsidRDefault="005F29A6" w:rsidP="008E7682">
            <w:pPr>
              <w:jc w:val="right"/>
            </w:pPr>
            <w:r>
              <w:t>178648,71</w:t>
            </w:r>
          </w:p>
        </w:tc>
        <w:tc>
          <w:tcPr>
            <w:tcW w:w="1275" w:type="dxa"/>
          </w:tcPr>
          <w:p w14:paraId="7B6CFE01" w14:textId="3A000A58" w:rsidR="008E7682" w:rsidRDefault="005F29A6" w:rsidP="008E7682">
            <w:pPr>
              <w:jc w:val="right"/>
            </w:pPr>
            <w:r>
              <w:t>30334,60</w:t>
            </w:r>
          </w:p>
        </w:tc>
      </w:tr>
      <w:tr w:rsidR="00B7283D" w:rsidRPr="005623AB" w14:paraId="0AF63DD6" w14:textId="77777777" w:rsidTr="003A210F">
        <w:trPr>
          <w:trHeight w:val="270"/>
        </w:trPr>
        <w:tc>
          <w:tcPr>
            <w:tcW w:w="709" w:type="dxa"/>
            <w:shd w:val="clear" w:color="auto" w:fill="auto"/>
          </w:tcPr>
          <w:p w14:paraId="5A77B02B" w14:textId="77777777" w:rsidR="00B7283D" w:rsidRPr="005623AB" w:rsidRDefault="00B7283D" w:rsidP="00B7283D">
            <w:pPr>
              <w:numPr>
                <w:ilvl w:val="0"/>
                <w:numId w:val="3"/>
              </w:numPr>
            </w:pPr>
          </w:p>
        </w:tc>
        <w:tc>
          <w:tcPr>
            <w:tcW w:w="2093" w:type="dxa"/>
          </w:tcPr>
          <w:p w14:paraId="3CAE505E" w14:textId="7E7FD086" w:rsidR="00B7283D" w:rsidRDefault="00B7283D" w:rsidP="00B7283D">
            <w:r w:rsidRPr="00537DB6">
              <w:t>Kelias Nr. A</w:t>
            </w:r>
            <w:r>
              <w:t xml:space="preserve">145 </w:t>
            </w:r>
            <w:r w:rsidRPr="00537DB6">
              <w:t>(Pr</w:t>
            </w:r>
            <w:r>
              <w:t>a</w:t>
            </w:r>
            <w:r w:rsidRPr="00537DB6">
              <w:t xml:space="preserve">važiuojamasis kelias </w:t>
            </w:r>
            <w:r>
              <w:t>nuo kelio Nr. 1230 (</w:t>
            </w:r>
            <w:proofErr w:type="spellStart"/>
            <w:r>
              <w:t>Klevėnų</w:t>
            </w:r>
            <w:proofErr w:type="spellEnd"/>
            <w:r>
              <w:t xml:space="preserve"> k.) iki kelio Ukmergė–Utena)</w:t>
            </w:r>
          </w:p>
        </w:tc>
        <w:tc>
          <w:tcPr>
            <w:tcW w:w="1417" w:type="dxa"/>
          </w:tcPr>
          <w:p w14:paraId="064DEB76" w14:textId="2BF267AA" w:rsidR="00B7283D" w:rsidRPr="00C61EED" w:rsidRDefault="00816DE2" w:rsidP="00B7283D">
            <w:proofErr w:type="spellStart"/>
            <w:r>
              <w:t>Klevėnų</w:t>
            </w:r>
            <w:proofErr w:type="spellEnd"/>
            <w:r w:rsidR="00B7283D">
              <w:t xml:space="preserve"> </w:t>
            </w:r>
            <w:r w:rsidR="00B7283D" w:rsidRPr="00537DB6">
              <w:t>k., Anykščių r. sav.</w:t>
            </w:r>
          </w:p>
        </w:tc>
        <w:tc>
          <w:tcPr>
            <w:tcW w:w="1843" w:type="dxa"/>
          </w:tcPr>
          <w:p w14:paraId="764EC204" w14:textId="48DA0502" w:rsidR="00B7283D" w:rsidRDefault="00816DE2" w:rsidP="00B7283D">
            <w:pPr>
              <w:jc w:val="center"/>
            </w:pPr>
            <w:r>
              <w:t>4400-6100-2606</w:t>
            </w:r>
          </w:p>
        </w:tc>
        <w:tc>
          <w:tcPr>
            <w:tcW w:w="709" w:type="dxa"/>
          </w:tcPr>
          <w:p w14:paraId="4675FD7A" w14:textId="6892455E" w:rsidR="00B7283D" w:rsidRDefault="00816DE2" w:rsidP="00B7283D">
            <w:pPr>
              <w:jc w:val="right"/>
            </w:pPr>
            <w:r>
              <w:t>747</w:t>
            </w:r>
          </w:p>
        </w:tc>
        <w:tc>
          <w:tcPr>
            <w:tcW w:w="1026" w:type="dxa"/>
            <w:shd w:val="clear" w:color="auto" w:fill="auto"/>
          </w:tcPr>
          <w:p w14:paraId="378A0C0F" w14:textId="51032255" w:rsidR="00B7283D" w:rsidRDefault="00816DE2" w:rsidP="00B7283D">
            <w:pPr>
              <w:jc w:val="right"/>
              <w:rPr>
                <w:sz w:val="22"/>
                <w:szCs w:val="22"/>
              </w:rPr>
            </w:pPr>
            <w:r>
              <w:rPr>
                <w:sz w:val="22"/>
                <w:szCs w:val="22"/>
              </w:rPr>
              <w:t>002836</w:t>
            </w:r>
          </w:p>
        </w:tc>
        <w:tc>
          <w:tcPr>
            <w:tcW w:w="1242" w:type="dxa"/>
          </w:tcPr>
          <w:p w14:paraId="45FD7404" w14:textId="6AC27F24" w:rsidR="00B7283D" w:rsidRDefault="005F29A6" w:rsidP="00B7283D">
            <w:pPr>
              <w:jc w:val="right"/>
            </w:pPr>
            <w:r>
              <w:t>8406,69</w:t>
            </w:r>
          </w:p>
        </w:tc>
        <w:tc>
          <w:tcPr>
            <w:tcW w:w="1275" w:type="dxa"/>
          </w:tcPr>
          <w:p w14:paraId="27588BC1" w14:textId="37B24245" w:rsidR="00B7283D" w:rsidRDefault="005F29A6" w:rsidP="00B7283D">
            <w:pPr>
              <w:jc w:val="right"/>
            </w:pPr>
            <w:r>
              <w:t>292,56</w:t>
            </w:r>
          </w:p>
        </w:tc>
      </w:tr>
      <w:tr w:rsidR="00816DE2" w:rsidRPr="005623AB" w14:paraId="743CDE98" w14:textId="77777777" w:rsidTr="003A210F">
        <w:trPr>
          <w:trHeight w:val="270"/>
        </w:trPr>
        <w:tc>
          <w:tcPr>
            <w:tcW w:w="709" w:type="dxa"/>
            <w:shd w:val="clear" w:color="auto" w:fill="auto"/>
          </w:tcPr>
          <w:p w14:paraId="23AF029A" w14:textId="77777777" w:rsidR="00816DE2" w:rsidRPr="005623AB" w:rsidRDefault="00816DE2" w:rsidP="00816DE2">
            <w:pPr>
              <w:numPr>
                <w:ilvl w:val="0"/>
                <w:numId w:val="3"/>
              </w:numPr>
            </w:pPr>
          </w:p>
        </w:tc>
        <w:tc>
          <w:tcPr>
            <w:tcW w:w="2093" w:type="dxa"/>
          </w:tcPr>
          <w:p w14:paraId="0C0388D8" w14:textId="43857E11" w:rsidR="00816DE2" w:rsidRDefault="00816DE2" w:rsidP="00816DE2">
            <w:r w:rsidRPr="00537DB6">
              <w:t>Kelias Nr. A</w:t>
            </w:r>
            <w:r>
              <w:t xml:space="preserve">147 </w:t>
            </w:r>
            <w:r w:rsidRPr="00537DB6">
              <w:t>(Pr</w:t>
            </w:r>
            <w:r>
              <w:t>i</w:t>
            </w:r>
            <w:r w:rsidRPr="00537DB6">
              <w:t xml:space="preserve">važiuojamasis kelias </w:t>
            </w:r>
            <w:r>
              <w:t xml:space="preserve">iki </w:t>
            </w:r>
            <w:proofErr w:type="spellStart"/>
            <w:r>
              <w:t>Ilgabrados</w:t>
            </w:r>
            <w:proofErr w:type="spellEnd"/>
            <w:r>
              <w:t xml:space="preserve"> k. nuo kelio Nr. A61</w:t>
            </w:r>
            <w:r w:rsidRPr="00537DB6">
              <w:t>)</w:t>
            </w:r>
          </w:p>
        </w:tc>
        <w:tc>
          <w:tcPr>
            <w:tcW w:w="1417" w:type="dxa"/>
          </w:tcPr>
          <w:p w14:paraId="7EA57119" w14:textId="66F8A3BC" w:rsidR="00816DE2" w:rsidRPr="00C61EED" w:rsidRDefault="00816DE2" w:rsidP="00816DE2">
            <w:proofErr w:type="spellStart"/>
            <w:r>
              <w:t>Elmininkų</w:t>
            </w:r>
            <w:proofErr w:type="spellEnd"/>
            <w:r>
              <w:t xml:space="preserve"> I </w:t>
            </w:r>
            <w:r w:rsidRPr="00537DB6">
              <w:t>k., Anykščių r. sav.</w:t>
            </w:r>
          </w:p>
        </w:tc>
        <w:tc>
          <w:tcPr>
            <w:tcW w:w="1843" w:type="dxa"/>
          </w:tcPr>
          <w:p w14:paraId="2BF0D9D9" w14:textId="1EC1E2F6" w:rsidR="00816DE2" w:rsidRDefault="00816DE2" w:rsidP="00816DE2">
            <w:pPr>
              <w:jc w:val="center"/>
            </w:pPr>
            <w:r>
              <w:t>4400-6094-2298</w:t>
            </w:r>
          </w:p>
        </w:tc>
        <w:tc>
          <w:tcPr>
            <w:tcW w:w="709" w:type="dxa"/>
          </w:tcPr>
          <w:p w14:paraId="51E226C8" w14:textId="3DA4F791" w:rsidR="00816DE2" w:rsidRDefault="00816DE2" w:rsidP="00816DE2">
            <w:pPr>
              <w:jc w:val="right"/>
            </w:pPr>
            <w:r>
              <w:t>457</w:t>
            </w:r>
          </w:p>
        </w:tc>
        <w:tc>
          <w:tcPr>
            <w:tcW w:w="1026" w:type="dxa"/>
            <w:shd w:val="clear" w:color="auto" w:fill="auto"/>
          </w:tcPr>
          <w:p w14:paraId="6BF6B566" w14:textId="747EB29D" w:rsidR="00816DE2" w:rsidRDefault="00816DE2" w:rsidP="00816DE2">
            <w:pPr>
              <w:jc w:val="right"/>
              <w:rPr>
                <w:sz w:val="22"/>
                <w:szCs w:val="22"/>
              </w:rPr>
            </w:pPr>
            <w:r>
              <w:rPr>
                <w:sz w:val="22"/>
                <w:szCs w:val="22"/>
              </w:rPr>
              <w:t>002734</w:t>
            </w:r>
          </w:p>
        </w:tc>
        <w:tc>
          <w:tcPr>
            <w:tcW w:w="1242" w:type="dxa"/>
          </w:tcPr>
          <w:p w14:paraId="7299F5B9" w14:textId="2548F89C" w:rsidR="00816DE2" w:rsidRDefault="005F29A6" w:rsidP="00816DE2">
            <w:pPr>
              <w:jc w:val="right"/>
            </w:pPr>
            <w:r>
              <w:t>101544,22</w:t>
            </w:r>
          </w:p>
        </w:tc>
        <w:tc>
          <w:tcPr>
            <w:tcW w:w="1275" w:type="dxa"/>
          </w:tcPr>
          <w:p w14:paraId="1774BB29" w14:textId="601A2AC2" w:rsidR="00816DE2" w:rsidRDefault="005F29A6" w:rsidP="00816DE2">
            <w:pPr>
              <w:jc w:val="right"/>
            </w:pPr>
            <w:r>
              <w:t>3532,08</w:t>
            </w:r>
          </w:p>
        </w:tc>
      </w:tr>
      <w:tr w:rsidR="00F13F32" w:rsidRPr="005623AB" w14:paraId="31AAB184" w14:textId="77777777" w:rsidTr="003A210F">
        <w:trPr>
          <w:trHeight w:val="270"/>
        </w:trPr>
        <w:tc>
          <w:tcPr>
            <w:tcW w:w="709" w:type="dxa"/>
            <w:shd w:val="clear" w:color="auto" w:fill="auto"/>
          </w:tcPr>
          <w:p w14:paraId="5E347117" w14:textId="77777777" w:rsidR="00F13F32" w:rsidRPr="005623AB" w:rsidRDefault="00F13F32" w:rsidP="00F13F32">
            <w:pPr>
              <w:numPr>
                <w:ilvl w:val="0"/>
                <w:numId w:val="3"/>
              </w:numPr>
            </w:pPr>
          </w:p>
        </w:tc>
        <w:tc>
          <w:tcPr>
            <w:tcW w:w="2093" w:type="dxa"/>
          </w:tcPr>
          <w:p w14:paraId="1CE37392" w14:textId="467A6C65" w:rsidR="00F13F32" w:rsidRDefault="00F13F32" w:rsidP="00F13F32">
            <w:r w:rsidRPr="00537DB6">
              <w:t>Kelias Nr. A</w:t>
            </w:r>
            <w:r>
              <w:t xml:space="preserve">157 </w:t>
            </w:r>
            <w:r w:rsidRPr="00537DB6">
              <w:t>(Pr</w:t>
            </w:r>
            <w:r>
              <w:t>i</w:t>
            </w:r>
            <w:r w:rsidRPr="00537DB6">
              <w:t xml:space="preserve">važiuojamasis kelias </w:t>
            </w:r>
            <w:r>
              <w:t>iki Tilvikų k. nuo Tuopų g., Rubikių k.</w:t>
            </w:r>
            <w:r w:rsidRPr="00537DB6">
              <w:t>)</w:t>
            </w:r>
          </w:p>
        </w:tc>
        <w:tc>
          <w:tcPr>
            <w:tcW w:w="1417" w:type="dxa"/>
          </w:tcPr>
          <w:p w14:paraId="5CD57750" w14:textId="45773442" w:rsidR="00F13F32" w:rsidRPr="00C61EED" w:rsidRDefault="00F13F32" w:rsidP="00F13F32">
            <w:r>
              <w:t xml:space="preserve">Rubikių </w:t>
            </w:r>
            <w:r w:rsidRPr="00537DB6">
              <w:t>k., Anykščių r. sav.</w:t>
            </w:r>
          </w:p>
        </w:tc>
        <w:tc>
          <w:tcPr>
            <w:tcW w:w="1843" w:type="dxa"/>
          </w:tcPr>
          <w:p w14:paraId="044F18A6" w14:textId="2E658EFB" w:rsidR="00F13F32" w:rsidRDefault="00F13F32" w:rsidP="00F13F32">
            <w:pPr>
              <w:jc w:val="center"/>
            </w:pPr>
            <w:r>
              <w:t>4400-6099-2425</w:t>
            </w:r>
          </w:p>
        </w:tc>
        <w:tc>
          <w:tcPr>
            <w:tcW w:w="709" w:type="dxa"/>
          </w:tcPr>
          <w:p w14:paraId="697150F3" w14:textId="71E9C993" w:rsidR="00F13F32" w:rsidRDefault="00F13F32" w:rsidP="00F13F32">
            <w:pPr>
              <w:jc w:val="right"/>
            </w:pPr>
            <w:r>
              <w:t>649</w:t>
            </w:r>
          </w:p>
        </w:tc>
        <w:tc>
          <w:tcPr>
            <w:tcW w:w="1026" w:type="dxa"/>
            <w:shd w:val="clear" w:color="auto" w:fill="auto"/>
          </w:tcPr>
          <w:p w14:paraId="3B3B6068" w14:textId="0084AC05" w:rsidR="00F13F32" w:rsidRDefault="00F13F32" w:rsidP="00F13F32">
            <w:pPr>
              <w:jc w:val="right"/>
              <w:rPr>
                <w:sz w:val="22"/>
                <w:szCs w:val="22"/>
              </w:rPr>
            </w:pPr>
            <w:r>
              <w:rPr>
                <w:sz w:val="22"/>
                <w:szCs w:val="22"/>
              </w:rPr>
              <w:t>002744</w:t>
            </w:r>
          </w:p>
        </w:tc>
        <w:tc>
          <w:tcPr>
            <w:tcW w:w="1242" w:type="dxa"/>
          </w:tcPr>
          <w:p w14:paraId="6FEE3F5C" w14:textId="10881961" w:rsidR="00F13F32" w:rsidRDefault="005F29A6" w:rsidP="00F13F32">
            <w:pPr>
              <w:jc w:val="right"/>
            </w:pPr>
            <w:r>
              <w:t>106600,30</w:t>
            </w:r>
          </w:p>
        </w:tc>
        <w:tc>
          <w:tcPr>
            <w:tcW w:w="1275" w:type="dxa"/>
          </w:tcPr>
          <w:p w14:paraId="22019480" w14:textId="70F39B2B" w:rsidR="00F13F32" w:rsidRDefault="005F29A6" w:rsidP="00F13F32">
            <w:pPr>
              <w:jc w:val="right"/>
            </w:pPr>
            <w:r>
              <w:t>3707,76</w:t>
            </w:r>
          </w:p>
        </w:tc>
      </w:tr>
      <w:tr w:rsidR="008A23AA" w:rsidRPr="005623AB" w14:paraId="071C4B36" w14:textId="77777777" w:rsidTr="003A210F">
        <w:trPr>
          <w:trHeight w:val="270"/>
        </w:trPr>
        <w:tc>
          <w:tcPr>
            <w:tcW w:w="709" w:type="dxa"/>
            <w:shd w:val="clear" w:color="auto" w:fill="auto"/>
          </w:tcPr>
          <w:p w14:paraId="7C68E593" w14:textId="77777777" w:rsidR="008A23AA" w:rsidRPr="005623AB" w:rsidRDefault="008A23AA" w:rsidP="008A23AA">
            <w:pPr>
              <w:numPr>
                <w:ilvl w:val="0"/>
                <w:numId w:val="3"/>
              </w:numPr>
            </w:pPr>
          </w:p>
        </w:tc>
        <w:tc>
          <w:tcPr>
            <w:tcW w:w="2093" w:type="dxa"/>
          </w:tcPr>
          <w:p w14:paraId="5F3C2353" w14:textId="3F7BD1DD" w:rsidR="008A23AA" w:rsidRDefault="008A23AA" w:rsidP="008A23AA">
            <w:r w:rsidRPr="00537DB6">
              <w:t>Kelias Nr. A</w:t>
            </w:r>
            <w:r>
              <w:t xml:space="preserve">161 </w:t>
            </w:r>
            <w:r w:rsidRPr="00537DB6">
              <w:t>(Pr</w:t>
            </w:r>
            <w:r>
              <w:t>i</w:t>
            </w:r>
            <w:r w:rsidRPr="00537DB6">
              <w:t xml:space="preserve">važiuojamasis kelias </w:t>
            </w:r>
            <w:r>
              <w:t xml:space="preserve">iki </w:t>
            </w:r>
            <w:proofErr w:type="spellStart"/>
            <w:r>
              <w:t>Aniūnų</w:t>
            </w:r>
            <w:proofErr w:type="spellEnd"/>
            <w:r>
              <w:t xml:space="preserve"> k., Skiemonių sen. nuo Šiaulių g., Rubikių k.</w:t>
            </w:r>
            <w:r w:rsidRPr="00537DB6">
              <w:t>)</w:t>
            </w:r>
          </w:p>
        </w:tc>
        <w:tc>
          <w:tcPr>
            <w:tcW w:w="1417" w:type="dxa"/>
          </w:tcPr>
          <w:p w14:paraId="212408C9" w14:textId="78D96353" w:rsidR="008A23AA" w:rsidRPr="00C61EED" w:rsidRDefault="008A23AA" w:rsidP="008A23AA">
            <w:r>
              <w:t xml:space="preserve">Rubikių </w:t>
            </w:r>
            <w:r w:rsidRPr="00537DB6">
              <w:t>k., Anykščių r. sav.</w:t>
            </w:r>
          </w:p>
        </w:tc>
        <w:tc>
          <w:tcPr>
            <w:tcW w:w="1843" w:type="dxa"/>
          </w:tcPr>
          <w:p w14:paraId="7E71D47E" w14:textId="1185513B" w:rsidR="008A23AA" w:rsidRDefault="008A23AA" w:rsidP="008A23AA">
            <w:pPr>
              <w:jc w:val="center"/>
            </w:pPr>
            <w:r>
              <w:t>4400-6099-2447</w:t>
            </w:r>
          </w:p>
        </w:tc>
        <w:tc>
          <w:tcPr>
            <w:tcW w:w="709" w:type="dxa"/>
          </w:tcPr>
          <w:p w14:paraId="6FF1DEEE" w14:textId="276B3330" w:rsidR="008A23AA" w:rsidRDefault="008A23AA" w:rsidP="008A23AA">
            <w:pPr>
              <w:jc w:val="right"/>
            </w:pPr>
            <w:r>
              <w:t>163</w:t>
            </w:r>
          </w:p>
        </w:tc>
        <w:tc>
          <w:tcPr>
            <w:tcW w:w="1026" w:type="dxa"/>
            <w:shd w:val="clear" w:color="auto" w:fill="auto"/>
          </w:tcPr>
          <w:p w14:paraId="2D0245BA" w14:textId="313FEAFD" w:rsidR="008A23AA" w:rsidRDefault="008A23AA" w:rsidP="008A23AA">
            <w:pPr>
              <w:jc w:val="right"/>
              <w:rPr>
                <w:sz w:val="22"/>
                <w:szCs w:val="22"/>
              </w:rPr>
            </w:pPr>
            <w:r>
              <w:rPr>
                <w:sz w:val="22"/>
                <w:szCs w:val="22"/>
              </w:rPr>
              <w:t>012767</w:t>
            </w:r>
          </w:p>
        </w:tc>
        <w:tc>
          <w:tcPr>
            <w:tcW w:w="1242" w:type="dxa"/>
          </w:tcPr>
          <w:p w14:paraId="4B39AE63" w14:textId="27D97346" w:rsidR="008A23AA" w:rsidRDefault="005F29A6" w:rsidP="008A23AA">
            <w:pPr>
              <w:jc w:val="right"/>
            </w:pPr>
            <w:r>
              <w:t>4702,00</w:t>
            </w:r>
          </w:p>
        </w:tc>
        <w:tc>
          <w:tcPr>
            <w:tcW w:w="1275" w:type="dxa"/>
          </w:tcPr>
          <w:p w14:paraId="7EE3E02E" w14:textId="1778514C" w:rsidR="008A23AA" w:rsidRDefault="005F29A6" w:rsidP="008A23AA">
            <w:pPr>
              <w:jc w:val="right"/>
            </w:pPr>
            <w:r>
              <w:t>3683,32</w:t>
            </w:r>
          </w:p>
        </w:tc>
      </w:tr>
      <w:tr w:rsidR="0064051B" w:rsidRPr="005623AB" w14:paraId="3C5C74D8" w14:textId="77777777" w:rsidTr="003A210F">
        <w:trPr>
          <w:trHeight w:val="270"/>
        </w:trPr>
        <w:tc>
          <w:tcPr>
            <w:tcW w:w="709" w:type="dxa"/>
            <w:shd w:val="clear" w:color="auto" w:fill="auto"/>
          </w:tcPr>
          <w:p w14:paraId="637E0BE4" w14:textId="77777777" w:rsidR="0064051B" w:rsidRPr="005623AB" w:rsidRDefault="0064051B" w:rsidP="0064051B">
            <w:pPr>
              <w:numPr>
                <w:ilvl w:val="0"/>
                <w:numId w:val="3"/>
              </w:numPr>
            </w:pPr>
          </w:p>
        </w:tc>
        <w:tc>
          <w:tcPr>
            <w:tcW w:w="2093" w:type="dxa"/>
          </w:tcPr>
          <w:p w14:paraId="759B0949" w14:textId="6CCCD114" w:rsidR="0064051B" w:rsidRDefault="0064051B" w:rsidP="0064051B">
            <w:r w:rsidRPr="00537DB6">
              <w:t>Kelias Nr. A</w:t>
            </w:r>
            <w:r>
              <w:t xml:space="preserve">171 </w:t>
            </w:r>
            <w:r w:rsidRPr="00537DB6">
              <w:t>(Pr</w:t>
            </w:r>
            <w:r>
              <w:t>i</w:t>
            </w:r>
            <w:r w:rsidRPr="00537DB6">
              <w:t xml:space="preserve">važiuojamasis kelias </w:t>
            </w:r>
            <w:r>
              <w:t>iki gyvenamųjų namų nuo Didžiosios g., Rubikių k.</w:t>
            </w:r>
            <w:r w:rsidRPr="00537DB6">
              <w:t>)</w:t>
            </w:r>
          </w:p>
        </w:tc>
        <w:tc>
          <w:tcPr>
            <w:tcW w:w="1417" w:type="dxa"/>
          </w:tcPr>
          <w:p w14:paraId="57C01F18" w14:textId="0E2CEBF8" w:rsidR="0064051B" w:rsidRPr="00C61EED" w:rsidRDefault="0064051B" w:rsidP="0064051B">
            <w:r>
              <w:t xml:space="preserve">Rubikių </w:t>
            </w:r>
            <w:r w:rsidRPr="00537DB6">
              <w:t>k., Anykščių r. sav.</w:t>
            </w:r>
          </w:p>
        </w:tc>
        <w:tc>
          <w:tcPr>
            <w:tcW w:w="1843" w:type="dxa"/>
          </w:tcPr>
          <w:p w14:paraId="0075B304" w14:textId="69A4BC67" w:rsidR="0064051B" w:rsidRDefault="0064051B" w:rsidP="0064051B">
            <w:pPr>
              <w:jc w:val="center"/>
            </w:pPr>
            <w:r>
              <w:t>4400-6099-2436</w:t>
            </w:r>
          </w:p>
        </w:tc>
        <w:tc>
          <w:tcPr>
            <w:tcW w:w="709" w:type="dxa"/>
          </w:tcPr>
          <w:p w14:paraId="3E614505" w14:textId="0005AC3C" w:rsidR="0064051B" w:rsidRDefault="0064051B" w:rsidP="0064051B">
            <w:pPr>
              <w:jc w:val="right"/>
            </w:pPr>
            <w:r>
              <w:t>86</w:t>
            </w:r>
          </w:p>
        </w:tc>
        <w:tc>
          <w:tcPr>
            <w:tcW w:w="1026" w:type="dxa"/>
            <w:shd w:val="clear" w:color="auto" w:fill="auto"/>
          </w:tcPr>
          <w:p w14:paraId="34A19CDF" w14:textId="6E6C241F" w:rsidR="0064051B" w:rsidRDefault="0064051B" w:rsidP="0064051B">
            <w:pPr>
              <w:jc w:val="right"/>
              <w:rPr>
                <w:sz w:val="22"/>
                <w:szCs w:val="22"/>
              </w:rPr>
            </w:pPr>
            <w:r>
              <w:rPr>
                <w:sz w:val="22"/>
                <w:szCs w:val="22"/>
              </w:rPr>
              <w:t>001314</w:t>
            </w:r>
          </w:p>
        </w:tc>
        <w:tc>
          <w:tcPr>
            <w:tcW w:w="1242" w:type="dxa"/>
          </w:tcPr>
          <w:p w14:paraId="370BE3F7" w14:textId="47F3A1BE" w:rsidR="0064051B" w:rsidRDefault="005F29A6" w:rsidP="0064051B">
            <w:pPr>
              <w:jc w:val="right"/>
            </w:pPr>
            <w:r>
              <w:t>47874,97</w:t>
            </w:r>
          </w:p>
        </w:tc>
        <w:tc>
          <w:tcPr>
            <w:tcW w:w="1275" w:type="dxa"/>
          </w:tcPr>
          <w:p w14:paraId="5E35431C" w14:textId="64E33AEE" w:rsidR="0064051B" w:rsidRDefault="005F29A6" w:rsidP="0064051B">
            <w:pPr>
              <w:jc w:val="right"/>
            </w:pPr>
            <w:r>
              <w:t>1665,36</w:t>
            </w:r>
          </w:p>
        </w:tc>
      </w:tr>
      <w:tr w:rsidR="0064051B" w:rsidRPr="005623AB" w14:paraId="57CE9051" w14:textId="77777777" w:rsidTr="003A210F">
        <w:trPr>
          <w:trHeight w:val="270"/>
        </w:trPr>
        <w:tc>
          <w:tcPr>
            <w:tcW w:w="709" w:type="dxa"/>
            <w:shd w:val="clear" w:color="auto" w:fill="auto"/>
          </w:tcPr>
          <w:p w14:paraId="41FB5CFB" w14:textId="77777777" w:rsidR="0064051B" w:rsidRPr="005623AB" w:rsidRDefault="0064051B" w:rsidP="0064051B">
            <w:pPr>
              <w:numPr>
                <w:ilvl w:val="0"/>
                <w:numId w:val="3"/>
              </w:numPr>
            </w:pPr>
          </w:p>
        </w:tc>
        <w:tc>
          <w:tcPr>
            <w:tcW w:w="2093" w:type="dxa"/>
          </w:tcPr>
          <w:p w14:paraId="632AF335" w14:textId="4E455905" w:rsidR="0064051B" w:rsidRDefault="0064051B" w:rsidP="0064051B">
            <w:r w:rsidRPr="00537DB6">
              <w:t>Kelias Nr. A</w:t>
            </w:r>
            <w:r>
              <w:t xml:space="preserve">176 </w:t>
            </w:r>
            <w:r w:rsidRPr="00537DB6">
              <w:t>(Pr</w:t>
            </w:r>
            <w:r>
              <w:t>i</w:t>
            </w:r>
            <w:r w:rsidRPr="00537DB6">
              <w:t xml:space="preserve">važiuojamasis kelias </w:t>
            </w:r>
            <w:r>
              <w:t>prie fermos nuo kelio Nr. A74</w:t>
            </w:r>
            <w:r w:rsidRPr="00537DB6">
              <w:t>)</w:t>
            </w:r>
          </w:p>
        </w:tc>
        <w:tc>
          <w:tcPr>
            <w:tcW w:w="1417" w:type="dxa"/>
          </w:tcPr>
          <w:p w14:paraId="01C112EC" w14:textId="384408B4" w:rsidR="0064051B" w:rsidRPr="00C61EED" w:rsidRDefault="0064051B" w:rsidP="0064051B">
            <w:r>
              <w:t xml:space="preserve">Rubikių </w:t>
            </w:r>
            <w:r w:rsidRPr="00537DB6">
              <w:t>k., Anykščių r. sav.</w:t>
            </w:r>
          </w:p>
        </w:tc>
        <w:tc>
          <w:tcPr>
            <w:tcW w:w="1843" w:type="dxa"/>
          </w:tcPr>
          <w:p w14:paraId="66FF92F7" w14:textId="09FA1F0B" w:rsidR="0064051B" w:rsidRDefault="0064051B" w:rsidP="0064051B">
            <w:pPr>
              <w:jc w:val="center"/>
            </w:pPr>
            <w:r>
              <w:t>4400-6099-2469</w:t>
            </w:r>
          </w:p>
        </w:tc>
        <w:tc>
          <w:tcPr>
            <w:tcW w:w="709" w:type="dxa"/>
          </w:tcPr>
          <w:p w14:paraId="75B60684" w14:textId="2F3B265B" w:rsidR="0064051B" w:rsidRDefault="0064051B" w:rsidP="0064051B">
            <w:pPr>
              <w:jc w:val="right"/>
            </w:pPr>
            <w:r>
              <w:t>89</w:t>
            </w:r>
          </w:p>
        </w:tc>
        <w:tc>
          <w:tcPr>
            <w:tcW w:w="1026" w:type="dxa"/>
            <w:shd w:val="clear" w:color="auto" w:fill="auto"/>
          </w:tcPr>
          <w:p w14:paraId="6324DF4D" w14:textId="63C6A438" w:rsidR="0064051B" w:rsidRDefault="0064051B" w:rsidP="0064051B">
            <w:pPr>
              <w:jc w:val="right"/>
              <w:rPr>
                <w:sz w:val="22"/>
                <w:szCs w:val="22"/>
              </w:rPr>
            </w:pPr>
            <w:r>
              <w:rPr>
                <w:sz w:val="22"/>
                <w:szCs w:val="22"/>
              </w:rPr>
              <w:t>012771</w:t>
            </w:r>
          </w:p>
        </w:tc>
        <w:tc>
          <w:tcPr>
            <w:tcW w:w="1242" w:type="dxa"/>
          </w:tcPr>
          <w:p w14:paraId="189775CD" w14:textId="7068C1C3" w:rsidR="0064051B" w:rsidRDefault="005F29A6" w:rsidP="0064051B">
            <w:pPr>
              <w:jc w:val="right"/>
            </w:pPr>
            <w:r>
              <w:t>334,00</w:t>
            </w:r>
          </w:p>
        </w:tc>
        <w:tc>
          <w:tcPr>
            <w:tcW w:w="1275" w:type="dxa"/>
          </w:tcPr>
          <w:p w14:paraId="058EF160" w14:textId="2BEC5EF9" w:rsidR="0064051B" w:rsidRDefault="005F29A6" w:rsidP="0064051B">
            <w:pPr>
              <w:jc w:val="right"/>
            </w:pPr>
            <w:r>
              <w:t>261,72</w:t>
            </w:r>
          </w:p>
        </w:tc>
      </w:tr>
      <w:tr w:rsidR="0064051B" w:rsidRPr="005623AB" w14:paraId="2B9110E9" w14:textId="77777777" w:rsidTr="003A210F">
        <w:trPr>
          <w:trHeight w:val="270"/>
        </w:trPr>
        <w:tc>
          <w:tcPr>
            <w:tcW w:w="709" w:type="dxa"/>
            <w:shd w:val="clear" w:color="auto" w:fill="auto"/>
          </w:tcPr>
          <w:p w14:paraId="2A836638" w14:textId="77777777" w:rsidR="0064051B" w:rsidRPr="005623AB" w:rsidRDefault="0064051B" w:rsidP="0064051B">
            <w:pPr>
              <w:numPr>
                <w:ilvl w:val="0"/>
                <w:numId w:val="3"/>
              </w:numPr>
            </w:pPr>
          </w:p>
        </w:tc>
        <w:tc>
          <w:tcPr>
            <w:tcW w:w="2093" w:type="dxa"/>
          </w:tcPr>
          <w:p w14:paraId="0DF53050" w14:textId="46D442B2" w:rsidR="0064051B" w:rsidRDefault="0064051B" w:rsidP="0064051B">
            <w:r w:rsidRPr="00537DB6">
              <w:t>Kelias Nr. A</w:t>
            </w:r>
            <w:r>
              <w:t xml:space="preserve">179 </w:t>
            </w:r>
            <w:r w:rsidRPr="00537DB6">
              <w:t>(Pr</w:t>
            </w:r>
            <w:r>
              <w:t>i</w:t>
            </w:r>
            <w:r w:rsidRPr="00537DB6">
              <w:t xml:space="preserve">važiuojamasis kelias </w:t>
            </w:r>
            <w:r>
              <w:t xml:space="preserve">iki gyvenamųjų namų </w:t>
            </w:r>
            <w:proofErr w:type="spellStart"/>
            <w:r>
              <w:t>Pagraužių</w:t>
            </w:r>
            <w:proofErr w:type="spellEnd"/>
            <w:r>
              <w:t xml:space="preserve"> g., Burbiškio k. nuo kelio Nr. 1221</w:t>
            </w:r>
            <w:r w:rsidRPr="00537DB6">
              <w:t>)</w:t>
            </w:r>
          </w:p>
        </w:tc>
        <w:tc>
          <w:tcPr>
            <w:tcW w:w="1417" w:type="dxa"/>
          </w:tcPr>
          <w:p w14:paraId="124B28DC" w14:textId="317120E9" w:rsidR="0064051B" w:rsidRPr="00C61EED" w:rsidRDefault="0064051B" w:rsidP="0064051B">
            <w:r>
              <w:t xml:space="preserve">Burbiškio </w:t>
            </w:r>
            <w:r w:rsidRPr="00537DB6">
              <w:t>k., Anykščių r. sav.</w:t>
            </w:r>
          </w:p>
        </w:tc>
        <w:tc>
          <w:tcPr>
            <w:tcW w:w="1843" w:type="dxa"/>
          </w:tcPr>
          <w:p w14:paraId="686B3173" w14:textId="027283AA" w:rsidR="0064051B" w:rsidRDefault="0064051B" w:rsidP="0064051B">
            <w:pPr>
              <w:jc w:val="center"/>
            </w:pPr>
            <w:r>
              <w:t>4400-6095-8923</w:t>
            </w:r>
          </w:p>
        </w:tc>
        <w:tc>
          <w:tcPr>
            <w:tcW w:w="709" w:type="dxa"/>
          </w:tcPr>
          <w:p w14:paraId="7354E516" w14:textId="2804A4C0" w:rsidR="0064051B" w:rsidRDefault="0064051B" w:rsidP="0064051B">
            <w:pPr>
              <w:jc w:val="right"/>
            </w:pPr>
            <w:r>
              <w:t>306</w:t>
            </w:r>
          </w:p>
        </w:tc>
        <w:tc>
          <w:tcPr>
            <w:tcW w:w="1026" w:type="dxa"/>
            <w:shd w:val="clear" w:color="auto" w:fill="auto"/>
          </w:tcPr>
          <w:p w14:paraId="1AE574CE" w14:textId="1DE481EF" w:rsidR="0064051B" w:rsidRDefault="0064051B" w:rsidP="0064051B">
            <w:pPr>
              <w:jc w:val="right"/>
              <w:rPr>
                <w:sz w:val="22"/>
                <w:szCs w:val="22"/>
              </w:rPr>
            </w:pPr>
            <w:r>
              <w:rPr>
                <w:sz w:val="22"/>
                <w:szCs w:val="22"/>
              </w:rPr>
              <w:t>002752</w:t>
            </w:r>
          </w:p>
        </w:tc>
        <w:tc>
          <w:tcPr>
            <w:tcW w:w="1242" w:type="dxa"/>
          </w:tcPr>
          <w:p w14:paraId="6FBEC765" w14:textId="2B09DDF6" w:rsidR="0064051B" w:rsidRDefault="005F29A6" w:rsidP="0064051B">
            <w:pPr>
              <w:jc w:val="right"/>
            </w:pPr>
            <w:r>
              <w:t>41164,51</w:t>
            </w:r>
          </w:p>
        </w:tc>
        <w:tc>
          <w:tcPr>
            <w:tcW w:w="1275" w:type="dxa"/>
          </w:tcPr>
          <w:p w14:paraId="04F44F41" w14:textId="43755AE1" w:rsidR="0064051B" w:rsidRDefault="005F29A6" w:rsidP="0064051B">
            <w:pPr>
              <w:jc w:val="right"/>
            </w:pPr>
            <w:r>
              <w:t>1431,75</w:t>
            </w:r>
          </w:p>
        </w:tc>
      </w:tr>
      <w:tr w:rsidR="0064051B" w:rsidRPr="005623AB" w14:paraId="7DEFE25A" w14:textId="77777777" w:rsidTr="003A210F">
        <w:trPr>
          <w:trHeight w:val="270"/>
        </w:trPr>
        <w:tc>
          <w:tcPr>
            <w:tcW w:w="709" w:type="dxa"/>
            <w:shd w:val="clear" w:color="auto" w:fill="auto"/>
          </w:tcPr>
          <w:p w14:paraId="77427922" w14:textId="77777777" w:rsidR="0064051B" w:rsidRPr="005623AB" w:rsidRDefault="0064051B" w:rsidP="0064051B">
            <w:pPr>
              <w:numPr>
                <w:ilvl w:val="0"/>
                <w:numId w:val="3"/>
              </w:numPr>
            </w:pPr>
          </w:p>
        </w:tc>
        <w:tc>
          <w:tcPr>
            <w:tcW w:w="2093" w:type="dxa"/>
          </w:tcPr>
          <w:p w14:paraId="4C2DF9EC" w14:textId="06770CF0" w:rsidR="0064051B" w:rsidRDefault="0064051B" w:rsidP="0064051B">
            <w:r w:rsidRPr="00537DB6">
              <w:t>Kelias Nr. A</w:t>
            </w:r>
            <w:r>
              <w:t xml:space="preserve">182 </w:t>
            </w:r>
            <w:r w:rsidRPr="00537DB6">
              <w:t>(Pr</w:t>
            </w:r>
            <w:r>
              <w:t>i</w:t>
            </w:r>
            <w:r w:rsidRPr="00537DB6">
              <w:t xml:space="preserve">važiuojamasis kelias </w:t>
            </w:r>
            <w:r>
              <w:t xml:space="preserve">iki gyvenamųjų namų Paupio g., </w:t>
            </w:r>
            <w:r w:rsidR="00B01234">
              <w:t xml:space="preserve">nuo Anykštos g., </w:t>
            </w:r>
            <w:r>
              <w:t>Burbiškio k.</w:t>
            </w:r>
            <w:r w:rsidRPr="00537DB6">
              <w:t>)</w:t>
            </w:r>
          </w:p>
        </w:tc>
        <w:tc>
          <w:tcPr>
            <w:tcW w:w="1417" w:type="dxa"/>
          </w:tcPr>
          <w:p w14:paraId="1AD9B438" w14:textId="41F252D1" w:rsidR="0064051B" w:rsidRPr="00C61EED" w:rsidRDefault="0064051B" w:rsidP="0064051B">
            <w:r>
              <w:t xml:space="preserve">Burbiškio </w:t>
            </w:r>
            <w:r w:rsidRPr="00537DB6">
              <w:t>k., Anykščių r. sav.</w:t>
            </w:r>
          </w:p>
        </w:tc>
        <w:tc>
          <w:tcPr>
            <w:tcW w:w="1843" w:type="dxa"/>
          </w:tcPr>
          <w:p w14:paraId="2CE387E2" w14:textId="67666BC6" w:rsidR="0064051B" w:rsidRDefault="00B01234" w:rsidP="0064051B">
            <w:pPr>
              <w:jc w:val="center"/>
            </w:pPr>
            <w:r>
              <w:t>4400-6095-8334</w:t>
            </w:r>
          </w:p>
        </w:tc>
        <w:tc>
          <w:tcPr>
            <w:tcW w:w="709" w:type="dxa"/>
          </w:tcPr>
          <w:p w14:paraId="2FE0C424" w14:textId="555E2A6F" w:rsidR="0064051B" w:rsidRDefault="00B01234" w:rsidP="0064051B">
            <w:pPr>
              <w:jc w:val="right"/>
            </w:pPr>
            <w:r>
              <w:t>526</w:t>
            </w:r>
          </w:p>
        </w:tc>
        <w:tc>
          <w:tcPr>
            <w:tcW w:w="1026" w:type="dxa"/>
            <w:shd w:val="clear" w:color="auto" w:fill="auto"/>
          </w:tcPr>
          <w:p w14:paraId="5CD16727" w14:textId="604CB039" w:rsidR="0064051B" w:rsidRDefault="00B01234" w:rsidP="0064051B">
            <w:pPr>
              <w:jc w:val="right"/>
              <w:rPr>
                <w:sz w:val="22"/>
                <w:szCs w:val="22"/>
              </w:rPr>
            </w:pPr>
            <w:r>
              <w:rPr>
                <w:sz w:val="22"/>
                <w:szCs w:val="22"/>
              </w:rPr>
              <w:t>012774</w:t>
            </w:r>
          </w:p>
        </w:tc>
        <w:tc>
          <w:tcPr>
            <w:tcW w:w="1242" w:type="dxa"/>
          </w:tcPr>
          <w:p w14:paraId="686F2758" w14:textId="18AC68CE" w:rsidR="0064051B" w:rsidRDefault="005F29A6" w:rsidP="0064051B">
            <w:pPr>
              <w:jc w:val="right"/>
            </w:pPr>
            <w:r>
              <w:t>4754,00</w:t>
            </w:r>
          </w:p>
        </w:tc>
        <w:tc>
          <w:tcPr>
            <w:tcW w:w="1275" w:type="dxa"/>
          </w:tcPr>
          <w:p w14:paraId="0B45558E" w14:textId="3809465E" w:rsidR="0064051B" w:rsidRDefault="005F29A6" w:rsidP="0064051B">
            <w:pPr>
              <w:jc w:val="right"/>
            </w:pPr>
            <w:r>
              <w:t>3723,88</w:t>
            </w:r>
          </w:p>
        </w:tc>
      </w:tr>
      <w:tr w:rsidR="00B01234" w:rsidRPr="005623AB" w14:paraId="33962739" w14:textId="77777777" w:rsidTr="003A210F">
        <w:trPr>
          <w:trHeight w:val="270"/>
        </w:trPr>
        <w:tc>
          <w:tcPr>
            <w:tcW w:w="709" w:type="dxa"/>
            <w:shd w:val="clear" w:color="auto" w:fill="auto"/>
          </w:tcPr>
          <w:p w14:paraId="76CB989E" w14:textId="77777777" w:rsidR="00B01234" w:rsidRPr="005623AB" w:rsidRDefault="00B01234" w:rsidP="00B01234">
            <w:pPr>
              <w:numPr>
                <w:ilvl w:val="0"/>
                <w:numId w:val="3"/>
              </w:numPr>
            </w:pPr>
          </w:p>
        </w:tc>
        <w:tc>
          <w:tcPr>
            <w:tcW w:w="2093" w:type="dxa"/>
          </w:tcPr>
          <w:p w14:paraId="7BAAE466" w14:textId="0C335DAF" w:rsidR="00B01234" w:rsidRDefault="00B01234" w:rsidP="00B01234">
            <w:r w:rsidRPr="00537DB6">
              <w:t>Kelias Nr. A</w:t>
            </w:r>
            <w:r>
              <w:t xml:space="preserve">183 </w:t>
            </w:r>
            <w:r w:rsidRPr="00537DB6">
              <w:t>(Pr</w:t>
            </w:r>
            <w:r>
              <w:t>a</w:t>
            </w:r>
            <w:r w:rsidRPr="00537DB6">
              <w:t xml:space="preserve">važiuojamasis kelias </w:t>
            </w:r>
            <w:r>
              <w:t xml:space="preserve">iki </w:t>
            </w:r>
            <w:proofErr w:type="spellStart"/>
            <w:r>
              <w:t>Pagraužių</w:t>
            </w:r>
            <w:proofErr w:type="spellEnd"/>
            <w:r>
              <w:t xml:space="preserve"> g., Burbiškio k. nuo kelio Nr. 1207</w:t>
            </w:r>
            <w:r w:rsidRPr="00537DB6">
              <w:t>)</w:t>
            </w:r>
          </w:p>
        </w:tc>
        <w:tc>
          <w:tcPr>
            <w:tcW w:w="1417" w:type="dxa"/>
          </w:tcPr>
          <w:p w14:paraId="660918C2" w14:textId="3E8AB4FA" w:rsidR="00B01234" w:rsidRPr="00C61EED" w:rsidRDefault="00B01234" w:rsidP="00B01234">
            <w:r>
              <w:t xml:space="preserve">Burbiškio </w:t>
            </w:r>
            <w:r w:rsidRPr="00537DB6">
              <w:t>k., Anykščių r. sav.</w:t>
            </w:r>
          </w:p>
        </w:tc>
        <w:tc>
          <w:tcPr>
            <w:tcW w:w="1843" w:type="dxa"/>
          </w:tcPr>
          <w:p w14:paraId="0607C67D" w14:textId="75034FB0" w:rsidR="00B01234" w:rsidRDefault="00B01234" w:rsidP="00B01234">
            <w:pPr>
              <w:jc w:val="center"/>
            </w:pPr>
            <w:r>
              <w:t>4400-6095-8401</w:t>
            </w:r>
          </w:p>
        </w:tc>
        <w:tc>
          <w:tcPr>
            <w:tcW w:w="709" w:type="dxa"/>
          </w:tcPr>
          <w:p w14:paraId="73564E1F" w14:textId="229C20ED" w:rsidR="00B01234" w:rsidRDefault="00B01234" w:rsidP="00B01234">
            <w:pPr>
              <w:jc w:val="right"/>
            </w:pPr>
            <w:r>
              <w:t>357</w:t>
            </w:r>
          </w:p>
        </w:tc>
        <w:tc>
          <w:tcPr>
            <w:tcW w:w="1026" w:type="dxa"/>
            <w:shd w:val="clear" w:color="auto" w:fill="auto"/>
          </w:tcPr>
          <w:p w14:paraId="50FFFB9D" w14:textId="29B54839" w:rsidR="00B01234" w:rsidRDefault="00B01234" w:rsidP="00B01234">
            <w:pPr>
              <w:jc w:val="right"/>
              <w:rPr>
                <w:sz w:val="22"/>
                <w:szCs w:val="22"/>
              </w:rPr>
            </w:pPr>
            <w:r>
              <w:rPr>
                <w:sz w:val="22"/>
                <w:szCs w:val="22"/>
              </w:rPr>
              <w:t>012775</w:t>
            </w:r>
          </w:p>
        </w:tc>
        <w:tc>
          <w:tcPr>
            <w:tcW w:w="1242" w:type="dxa"/>
          </w:tcPr>
          <w:p w14:paraId="076495B9" w14:textId="56E2155E" w:rsidR="00B01234" w:rsidRDefault="005F29A6" w:rsidP="00B01234">
            <w:pPr>
              <w:jc w:val="right"/>
            </w:pPr>
            <w:r>
              <w:t>8467,00</w:t>
            </w:r>
          </w:p>
        </w:tc>
        <w:tc>
          <w:tcPr>
            <w:tcW w:w="1275" w:type="dxa"/>
          </w:tcPr>
          <w:p w14:paraId="38D08BF6" w14:textId="525A9B1D" w:rsidR="00B01234" w:rsidRDefault="005F29A6" w:rsidP="00B01234">
            <w:pPr>
              <w:jc w:val="right"/>
            </w:pPr>
            <w:r>
              <w:t>6632,44</w:t>
            </w:r>
          </w:p>
        </w:tc>
      </w:tr>
      <w:tr w:rsidR="007832BD" w:rsidRPr="005623AB" w14:paraId="53F58579" w14:textId="77777777" w:rsidTr="003A210F">
        <w:trPr>
          <w:trHeight w:val="270"/>
        </w:trPr>
        <w:tc>
          <w:tcPr>
            <w:tcW w:w="709" w:type="dxa"/>
            <w:shd w:val="clear" w:color="auto" w:fill="auto"/>
          </w:tcPr>
          <w:p w14:paraId="226B7ACB" w14:textId="77777777" w:rsidR="007832BD" w:rsidRPr="005623AB" w:rsidRDefault="007832BD" w:rsidP="007832BD">
            <w:pPr>
              <w:numPr>
                <w:ilvl w:val="0"/>
                <w:numId w:val="3"/>
              </w:numPr>
            </w:pPr>
          </w:p>
        </w:tc>
        <w:tc>
          <w:tcPr>
            <w:tcW w:w="2093" w:type="dxa"/>
          </w:tcPr>
          <w:p w14:paraId="1052835C" w14:textId="664944CA" w:rsidR="007832BD" w:rsidRDefault="007832BD" w:rsidP="007832BD">
            <w:r w:rsidRPr="00537DB6">
              <w:t>Kelias Nr. A</w:t>
            </w:r>
            <w:r>
              <w:t xml:space="preserve">185 </w:t>
            </w:r>
            <w:r w:rsidRPr="00537DB6">
              <w:t>(Pr</w:t>
            </w:r>
            <w:r>
              <w:t>a</w:t>
            </w:r>
            <w:r w:rsidRPr="00537DB6">
              <w:t xml:space="preserve">važiuojamasis kelias </w:t>
            </w:r>
            <w:r>
              <w:t>nuo kelio Nr. 1207 iki kelio Nr. A98</w:t>
            </w:r>
            <w:r w:rsidRPr="00537DB6">
              <w:t>)</w:t>
            </w:r>
          </w:p>
        </w:tc>
        <w:tc>
          <w:tcPr>
            <w:tcW w:w="1417" w:type="dxa"/>
          </w:tcPr>
          <w:p w14:paraId="48860A15" w14:textId="00882ECD" w:rsidR="007832BD" w:rsidRPr="00C61EED" w:rsidRDefault="007832BD" w:rsidP="007832BD">
            <w:r>
              <w:t xml:space="preserve">Burbiškio </w:t>
            </w:r>
            <w:r w:rsidRPr="00537DB6">
              <w:t>k., Anykščių r. sav.</w:t>
            </w:r>
          </w:p>
        </w:tc>
        <w:tc>
          <w:tcPr>
            <w:tcW w:w="1843" w:type="dxa"/>
          </w:tcPr>
          <w:p w14:paraId="593DA12B" w14:textId="3958292D" w:rsidR="007832BD" w:rsidRDefault="007832BD" w:rsidP="007832BD">
            <w:pPr>
              <w:jc w:val="center"/>
            </w:pPr>
            <w:r>
              <w:t>4400-6095-8412</w:t>
            </w:r>
          </w:p>
        </w:tc>
        <w:tc>
          <w:tcPr>
            <w:tcW w:w="709" w:type="dxa"/>
          </w:tcPr>
          <w:p w14:paraId="2C5CCAC9" w14:textId="55261074" w:rsidR="007832BD" w:rsidRDefault="007832BD" w:rsidP="007832BD">
            <w:pPr>
              <w:jc w:val="right"/>
            </w:pPr>
            <w:r>
              <w:t>358</w:t>
            </w:r>
          </w:p>
        </w:tc>
        <w:tc>
          <w:tcPr>
            <w:tcW w:w="1026" w:type="dxa"/>
            <w:shd w:val="clear" w:color="auto" w:fill="auto"/>
          </w:tcPr>
          <w:p w14:paraId="7EDC4487" w14:textId="4FB811FE" w:rsidR="007832BD" w:rsidRDefault="007832BD" w:rsidP="007832BD">
            <w:pPr>
              <w:jc w:val="right"/>
              <w:rPr>
                <w:sz w:val="22"/>
                <w:szCs w:val="22"/>
              </w:rPr>
            </w:pPr>
            <w:r>
              <w:rPr>
                <w:sz w:val="22"/>
                <w:szCs w:val="22"/>
              </w:rPr>
              <w:t>012776</w:t>
            </w:r>
          </w:p>
        </w:tc>
        <w:tc>
          <w:tcPr>
            <w:tcW w:w="1242" w:type="dxa"/>
          </w:tcPr>
          <w:p w14:paraId="633DE222" w14:textId="4E8F1B30" w:rsidR="007832BD" w:rsidRDefault="005F29A6" w:rsidP="007832BD">
            <w:pPr>
              <w:jc w:val="right"/>
            </w:pPr>
            <w:r>
              <w:t>8121,00</w:t>
            </w:r>
          </w:p>
        </w:tc>
        <w:tc>
          <w:tcPr>
            <w:tcW w:w="1275" w:type="dxa"/>
          </w:tcPr>
          <w:p w14:paraId="58190C30" w14:textId="5DC32913" w:rsidR="007832BD" w:rsidRDefault="005F29A6" w:rsidP="007832BD">
            <w:pPr>
              <w:jc w:val="right"/>
            </w:pPr>
            <w:r>
              <w:t>6361,32</w:t>
            </w:r>
          </w:p>
        </w:tc>
      </w:tr>
      <w:tr w:rsidR="006679CF" w:rsidRPr="005623AB" w14:paraId="53B34CFD" w14:textId="77777777" w:rsidTr="006679CF">
        <w:trPr>
          <w:trHeight w:val="828"/>
        </w:trPr>
        <w:tc>
          <w:tcPr>
            <w:tcW w:w="709" w:type="dxa"/>
            <w:vMerge w:val="restart"/>
            <w:shd w:val="clear" w:color="auto" w:fill="auto"/>
          </w:tcPr>
          <w:p w14:paraId="0D0E4C5A" w14:textId="77777777" w:rsidR="006679CF" w:rsidRPr="005623AB" w:rsidRDefault="006679CF" w:rsidP="007832BD">
            <w:pPr>
              <w:numPr>
                <w:ilvl w:val="0"/>
                <w:numId w:val="3"/>
              </w:numPr>
            </w:pPr>
          </w:p>
        </w:tc>
        <w:tc>
          <w:tcPr>
            <w:tcW w:w="2093" w:type="dxa"/>
            <w:vMerge w:val="restart"/>
          </w:tcPr>
          <w:p w14:paraId="7893C08E" w14:textId="601FA55B" w:rsidR="006679CF" w:rsidRDefault="006679CF" w:rsidP="007832BD">
            <w:r w:rsidRPr="00537DB6">
              <w:t>Kelias Nr. A</w:t>
            </w:r>
            <w:r>
              <w:t xml:space="preserve">207 </w:t>
            </w:r>
            <w:r w:rsidRPr="00537DB6">
              <w:t>(Pr</w:t>
            </w:r>
            <w:r>
              <w:t>i</w:t>
            </w:r>
            <w:r w:rsidRPr="00537DB6">
              <w:t xml:space="preserve">važiuojamasis kelias </w:t>
            </w:r>
            <w:r>
              <w:t xml:space="preserve">prie </w:t>
            </w:r>
            <w:proofErr w:type="spellStart"/>
            <w:r>
              <w:t>Bičionių</w:t>
            </w:r>
            <w:proofErr w:type="spellEnd"/>
            <w:r>
              <w:t xml:space="preserve"> kaimo kapinių nuo kelio Nr. 1207</w:t>
            </w:r>
            <w:r w:rsidRPr="00537DB6">
              <w:t>)</w:t>
            </w:r>
          </w:p>
        </w:tc>
        <w:tc>
          <w:tcPr>
            <w:tcW w:w="1417" w:type="dxa"/>
            <w:vMerge w:val="restart"/>
          </w:tcPr>
          <w:p w14:paraId="574EF9B3" w14:textId="2DDDD4F0" w:rsidR="006679CF" w:rsidRPr="00C61EED" w:rsidRDefault="006679CF" w:rsidP="007832BD">
            <w:proofErr w:type="spellStart"/>
            <w:r>
              <w:t>Bičionių</w:t>
            </w:r>
            <w:proofErr w:type="spellEnd"/>
            <w:r>
              <w:t xml:space="preserve"> </w:t>
            </w:r>
            <w:r w:rsidRPr="00537DB6">
              <w:t>k., Anykščių r. sav.</w:t>
            </w:r>
          </w:p>
        </w:tc>
        <w:tc>
          <w:tcPr>
            <w:tcW w:w="1843" w:type="dxa"/>
          </w:tcPr>
          <w:p w14:paraId="0BCE3A72" w14:textId="59FBF63A" w:rsidR="006679CF" w:rsidRDefault="006679CF" w:rsidP="007832BD">
            <w:pPr>
              <w:jc w:val="center"/>
            </w:pPr>
            <w:r>
              <w:t>4400-6096-7177</w:t>
            </w:r>
          </w:p>
        </w:tc>
        <w:tc>
          <w:tcPr>
            <w:tcW w:w="709" w:type="dxa"/>
          </w:tcPr>
          <w:p w14:paraId="01A4E8E8" w14:textId="68880936" w:rsidR="006679CF" w:rsidRDefault="006679CF" w:rsidP="007832BD">
            <w:pPr>
              <w:jc w:val="right"/>
            </w:pPr>
            <w:r>
              <w:t>291</w:t>
            </w:r>
          </w:p>
        </w:tc>
        <w:tc>
          <w:tcPr>
            <w:tcW w:w="1026" w:type="dxa"/>
            <w:vMerge w:val="restart"/>
            <w:shd w:val="clear" w:color="auto" w:fill="auto"/>
          </w:tcPr>
          <w:p w14:paraId="2E87B651" w14:textId="14505C6A" w:rsidR="006679CF" w:rsidRDefault="006679CF" w:rsidP="007832BD">
            <w:pPr>
              <w:jc w:val="right"/>
              <w:rPr>
                <w:sz w:val="22"/>
                <w:szCs w:val="22"/>
              </w:rPr>
            </w:pPr>
            <w:r>
              <w:rPr>
                <w:sz w:val="22"/>
                <w:szCs w:val="22"/>
              </w:rPr>
              <w:t>002758</w:t>
            </w:r>
          </w:p>
        </w:tc>
        <w:tc>
          <w:tcPr>
            <w:tcW w:w="1242" w:type="dxa"/>
            <w:vMerge w:val="restart"/>
          </w:tcPr>
          <w:p w14:paraId="276A1772" w14:textId="2DE824E0" w:rsidR="006679CF" w:rsidRDefault="005F29A6" w:rsidP="007832BD">
            <w:pPr>
              <w:jc w:val="right"/>
            </w:pPr>
            <w:r>
              <w:t>29454,92</w:t>
            </w:r>
          </w:p>
        </w:tc>
        <w:tc>
          <w:tcPr>
            <w:tcW w:w="1275" w:type="dxa"/>
            <w:vMerge w:val="restart"/>
          </w:tcPr>
          <w:p w14:paraId="2C124379" w14:textId="1E1AD8E8" w:rsidR="006679CF" w:rsidRDefault="005F29A6" w:rsidP="007832BD">
            <w:pPr>
              <w:jc w:val="right"/>
            </w:pPr>
            <w:r>
              <w:t>1024,56</w:t>
            </w:r>
          </w:p>
        </w:tc>
      </w:tr>
      <w:tr w:rsidR="006679CF" w:rsidRPr="005623AB" w14:paraId="641851E7" w14:textId="77777777" w:rsidTr="00BE1D92">
        <w:trPr>
          <w:trHeight w:val="550"/>
        </w:trPr>
        <w:tc>
          <w:tcPr>
            <w:tcW w:w="709" w:type="dxa"/>
            <w:vMerge/>
            <w:tcBorders>
              <w:bottom w:val="single" w:sz="4" w:space="0" w:color="auto"/>
            </w:tcBorders>
            <w:shd w:val="clear" w:color="auto" w:fill="auto"/>
          </w:tcPr>
          <w:p w14:paraId="209D67CE" w14:textId="77777777" w:rsidR="006679CF" w:rsidRPr="005623AB" w:rsidRDefault="006679CF" w:rsidP="007832BD">
            <w:pPr>
              <w:numPr>
                <w:ilvl w:val="0"/>
                <w:numId w:val="3"/>
              </w:numPr>
            </w:pPr>
          </w:p>
        </w:tc>
        <w:tc>
          <w:tcPr>
            <w:tcW w:w="2093" w:type="dxa"/>
            <w:vMerge/>
            <w:tcBorders>
              <w:bottom w:val="single" w:sz="4" w:space="0" w:color="auto"/>
            </w:tcBorders>
          </w:tcPr>
          <w:p w14:paraId="51A41C8E" w14:textId="77777777" w:rsidR="006679CF" w:rsidRDefault="006679CF" w:rsidP="007832BD"/>
        </w:tc>
        <w:tc>
          <w:tcPr>
            <w:tcW w:w="1417" w:type="dxa"/>
            <w:vMerge/>
            <w:tcBorders>
              <w:bottom w:val="single" w:sz="4" w:space="0" w:color="auto"/>
            </w:tcBorders>
          </w:tcPr>
          <w:p w14:paraId="1FE861CF" w14:textId="77777777" w:rsidR="006679CF" w:rsidRPr="00C61EED" w:rsidRDefault="006679CF" w:rsidP="007832BD"/>
        </w:tc>
        <w:tc>
          <w:tcPr>
            <w:tcW w:w="1843" w:type="dxa"/>
            <w:tcBorders>
              <w:bottom w:val="single" w:sz="4" w:space="0" w:color="auto"/>
            </w:tcBorders>
          </w:tcPr>
          <w:p w14:paraId="30FCFD18" w14:textId="0495D005" w:rsidR="006679CF" w:rsidRDefault="006679CF" w:rsidP="007832BD">
            <w:pPr>
              <w:jc w:val="center"/>
            </w:pPr>
            <w:r>
              <w:t>4400-6101-1727</w:t>
            </w:r>
          </w:p>
        </w:tc>
        <w:tc>
          <w:tcPr>
            <w:tcW w:w="709" w:type="dxa"/>
            <w:tcBorders>
              <w:bottom w:val="single" w:sz="4" w:space="0" w:color="auto"/>
            </w:tcBorders>
          </w:tcPr>
          <w:p w14:paraId="748652B7" w14:textId="0B35D6BF" w:rsidR="006679CF" w:rsidRDefault="006679CF" w:rsidP="007832BD">
            <w:pPr>
              <w:jc w:val="right"/>
            </w:pPr>
            <w:r>
              <w:t>487</w:t>
            </w:r>
          </w:p>
        </w:tc>
        <w:tc>
          <w:tcPr>
            <w:tcW w:w="1026" w:type="dxa"/>
            <w:vMerge/>
            <w:tcBorders>
              <w:bottom w:val="single" w:sz="4" w:space="0" w:color="auto"/>
            </w:tcBorders>
            <w:shd w:val="clear" w:color="auto" w:fill="auto"/>
          </w:tcPr>
          <w:p w14:paraId="60201DE1" w14:textId="77777777" w:rsidR="006679CF" w:rsidRDefault="006679CF" w:rsidP="007832BD">
            <w:pPr>
              <w:jc w:val="right"/>
              <w:rPr>
                <w:sz w:val="22"/>
                <w:szCs w:val="22"/>
              </w:rPr>
            </w:pPr>
          </w:p>
        </w:tc>
        <w:tc>
          <w:tcPr>
            <w:tcW w:w="1242" w:type="dxa"/>
            <w:vMerge/>
            <w:tcBorders>
              <w:bottom w:val="single" w:sz="4" w:space="0" w:color="auto"/>
            </w:tcBorders>
          </w:tcPr>
          <w:p w14:paraId="4B27340D" w14:textId="77777777" w:rsidR="006679CF" w:rsidRDefault="006679CF" w:rsidP="007832BD">
            <w:pPr>
              <w:jc w:val="right"/>
            </w:pPr>
          </w:p>
        </w:tc>
        <w:tc>
          <w:tcPr>
            <w:tcW w:w="1275" w:type="dxa"/>
            <w:vMerge/>
            <w:tcBorders>
              <w:bottom w:val="single" w:sz="4" w:space="0" w:color="auto"/>
            </w:tcBorders>
          </w:tcPr>
          <w:p w14:paraId="3A04C578" w14:textId="77777777" w:rsidR="006679CF" w:rsidRDefault="006679CF" w:rsidP="007832BD">
            <w:pPr>
              <w:jc w:val="right"/>
            </w:pPr>
          </w:p>
        </w:tc>
      </w:tr>
      <w:tr w:rsidR="00BE1815" w:rsidRPr="005623AB" w14:paraId="2287D510" w14:textId="77777777" w:rsidTr="003A210F">
        <w:trPr>
          <w:trHeight w:val="270"/>
        </w:trPr>
        <w:tc>
          <w:tcPr>
            <w:tcW w:w="709" w:type="dxa"/>
            <w:shd w:val="clear" w:color="auto" w:fill="auto"/>
          </w:tcPr>
          <w:p w14:paraId="4B5FD940" w14:textId="77777777" w:rsidR="00BE1815" w:rsidRPr="005623AB" w:rsidRDefault="00BE1815" w:rsidP="00BE1815">
            <w:pPr>
              <w:numPr>
                <w:ilvl w:val="0"/>
                <w:numId w:val="3"/>
              </w:numPr>
            </w:pPr>
          </w:p>
        </w:tc>
        <w:tc>
          <w:tcPr>
            <w:tcW w:w="2093" w:type="dxa"/>
          </w:tcPr>
          <w:p w14:paraId="371E474A" w14:textId="6CB0A6F7" w:rsidR="00BE1815" w:rsidRDefault="00BE1815" w:rsidP="00BE1815">
            <w:r w:rsidRPr="00537DB6">
              <w:t>Kelias Nr. A</w:t>
            </w:r>
            <w:r>
              <w:t xml:space="preserve">218 </w:t>
            </w:r>
            <w:r w:rsidRPr="00537DB6">
              <w:t>(Pr</w:t>
            </w:r>
            <w:r>
              <w:t>i</w:t>
            </w:r>
            <w:r w:rsidRPr="00537DB6">
              <w:t xml:space="preserve">važiuojamasis kelias </w:t>
            </w:r>
            <w:r>
              <w:t>iki kelio Nr. A57 nuo Žvejų g., Rubikių k.</w:t>
            </w:r>
            <w:r w:rsidRPr="00537DB6">
              <w:t>)</w:t>
            </w:r>
          </w:p>
        </w:tc>
        <w:tc>
          <w:tcPr>
            <w:tcW w:w="1417" w:type="dxa"/>
          </w:tcPr>
          <w:p w14:paraId="1FA1AFF6" w14:textId="1E9C061E" w:rsidR="00BE1815" w:rsidRPr="00C61EED" w:rsidRDefault="00BE1815" w:rsidP="00BE1815">
            <w:r>
              <w:t xml:space="preserve">Rubikių </w:t>
            </w:r>
            <w:r w:rsidRPr="00537DB6">
              <w:t>k., Anykščių r. sav.</w:t>
            </w:r>
          </w:p>
        </w:tc>
        <w:tc>
          <w:tcPr>
            <w:tcW w:w="1843" w:type="dxa"/>
          </w:tcPr>
          <w:p w14:paraId="18E82E30" w14:textId="0553DBDE" w:rsidR="00BE1815" w:rsidRDefault="00BE1815" w:rsidP="00BE1815">
            <w:pPr>
              <w:jc w:val="center"/>
            </w:pPr>
            <w:r>
              <w:t>4400-6099-2414</w:t>
            </w:r>
          </w:p>
        </w:tc>
        <w:tc>
          <w:tcPr>
            <w:tcW w:w="709" w:type="dxa"/>
          </w:tcPr>
          <w:p w14:paraId="1E40954C" w14:textId="47D8E24B" w:rsidR="00BE1815" w:rsidRDefault="00BE1815" w:rsidP="00BE1815">
            <w:pPr>
              <w:jc w:val="right"/>
            </w:pPr>
            <w:r>
              <w:t>56</w:t>
            </w:r>
          </w:p>
        </w:tc>
        <w:tc>
          <w:tcPr>
            <w:tcW w:w="1026" w:type="dxa"/>
            <w:shd w:val="clear" w:color="auto" w:fill="auto"/>
          </w:tcPr>
          <w:p w14:paraId="2EAC3E61" w14:textId="0AE96023" w:rsidR="00BE1815" w:rsidRDefault="00BE1815" w:rsidP="00BE1815">
            <w:pPr>
              <w:jc w:val="right"/>
              <w:rPr>
                <w:sz w:val="22"/>
                <w:szCs w:val="22"/>
              </w:rPr>
            </w:pPr>
            <w:r>
              <w:rPr>
                <w:sz w:val="22"/>
                <w:szCs w:val="22"/>
              </w:rPr>
              <w:t>012790</w:t>
            </w:r>
          </w:p>
        </w:tc>
        <w:tc>
          <w:tcPr>
            <w:tcW w:w="1242" w:type="dxa"/>
          </w:tcPr>
          <w:p w14:paraId="20E1EACE" w14:textId="2CBACE3E" w:rsidR="00BE1815" w:rsidRDefault="005F29A6" w:rsidP="00BE1815">
            <w:pPr>
              <w:jc w:val="right"/>
            </w:pPr>
            <w:r>
              <w:t>240,00</w:t>
            </w:r>
          </w:p>
        </w:tc>
        <w:tc>
          <w:tcPr>
            <w:tcW w:w="1275" w:type="dxa"/>
          </w:tcPr>
          <w:p w14:paraId="15F992F7" w14:textId="2FC8A648" w:rsidR="00BE1815" w:rsidRDefault="005F29A6" w:rsidP="00BE1815">
            <w:pPr>
              <w:jc w:val="right"/>
            </w:pPr>
            <w:r>
              <w:t>188,00</w:t>
            </w:r>
          </w:p>
        </w:tc>
      </w:tr>
      <w:tr w:rsidR="00BE1815" w:rsidRPr="005623AB" w14:paraId="388F13D2" w14:textId="77777777" w:rsidTr="003A210F">
        <w:trPr>
          <w:trHeight w:val="270"/>
        </w:trPr>
        <w:tc>
          <w:tcPr>
            <w:tcW w:w="709" w:type="dxa"/>
            <w:shd w:val="clear" w:color="auto" w:fill="auto"/>
          </w:tcPr>
          <w:p w14:paraId="50059DA7" w14:textId="77777777" w:rsidR="00BE1815" w:rsidRPr="005623AB" w:rsidRDefault="00BE1815" w:rsidP="00BE1815">
            <w:pPr>
              <w:numPr>
                <w:ilvl w:val="0"/>
                <w:numId w:val="3"/>
              </w:numPr>
            </w:pPr>
          </w:p>
        </w:tc>
        <w:tc>
          <w:tcPr>
            <w:tcW w:w="2093" w:type="dxa"/>
          </w:tcPr>
          <w:p w14:paraId="027DFD84" w14:textId="7D655F34" w:rsidR="00BE1815" w:rsidRDefault="00BE1815" w:rsidP="00BE1815">
            <w:r w:rsidRPr="00537DB6">
              <w:t>Kelias Nr. A</w:t>
            </w:r>
            <w:r>
              <w:t xml:space="preserve">223 </w:t>
            </w:r>
            <w:r w:rsidRPr="00537DB6">
              <w:t>(Pr</w:t>
            </w:r>
            <w:r>
              <w:t>i</w:t>
            </w:r>
            <w:r w:rsidRPr="00537DB6">
              <w:t xml:space="preserve">važiuojamasis kelias </w:t>
            </w:r>
            <w:r>
              <w:t xml:space="preserve">iki </w:t>
            </w:r>
            <w:proofErr w:type="spellStart"/>
            <w:r>
              <w:t>Pagraužių</w:t>
            </w:r>
            <w:proofErr w:type="spellEnd"/>
            <w:r>
              <w:t xml:space="preserve"> g., Burbiškio k. nuo kelio Nr. A79</w:t>
            </w:r>
            <w:r w:rsidRPr="00537DB6">
              <w:t>)</w:t>
            </w:r>
          </w:p>
        </w:tc>
        <w:tc>
          <w:tcPr>
            <w:tcW w:w="1417" w:type="dxa"/>
          </w:tcPr>
          <w:p w14:paraId="36736F5F" w14:textId="340AEEF4" w:rsidR="00BE1815" w:rsidRPr="00C61EED" w:rsidRDefault="00BE1815" w:rsidP="00BE1815">
            <w:r>
              <w:t xml:space="preserve">Burbiškio </w:t>
            </w:r>
            <w:r w:rsidRPr="00537DB6">
              <w:t>k., Anykščių r. sav.</w:t>
            </w:r>
          </w:p>
        </w:tc>
        <w:tc>
          <w:tcPr>
            <w:tcW w:w="1843" w:type="dxa"/>
          </w:tcPr>
          <w:p w14:paraId="05844EC2" w14:textId="047B86B5" w:rsidR="00BE1815" w:rsidRDefault="004A725C" w:rsidP="00BE1815">
            <w:pPr>
              <w:jc w:val="center"/>
            </w:pPr>
            <w:r>
              <w:t>4400-6095-8389</w:t>
            </w:r>
          </w:p>
        </w:tc>
        <w:tc>
          <w:tcPr>
            <w:tcW w:w="709" w:type="dxa"/>
          </w:tcPr>
          <w:p w14:paraId="3FCE1848" w14:textId="44C8533D" w:rsidR="00BE1815" w:rsidRDefault="004A725C" w:rsidP="00BE1815">
            <w:pPr>
              <w:jc w:val="right"/>
            </w:pPr>
            <w:r>
              <w:t>420</w:t>
            </w:r>
          </w:p>
        </w:tc>
        <w:tc>
          <w:tcPr>
            <w:tcW w:w="1026" w:type="dxa"/>
            <w:shd w:val="clear" w:color="auto" w:fill="auto"/>
          </w:tcPr>
          <w:p w14:paraId="608657A6" w14:textId="46D3B5E3" w:rsidR="00BE1815" w:rsidRDefault="004A725C" w:rsidP="00BE1815">
            <w:pPr>
              <w:jc w:val="right"/>
              <w:rPr>
                <w:sz w:val="22"/>
                <w:szCs w:val="22"/>
              </w:rPr>
            </w:pPr>
            <w:r>
              <w:rPr>
                <w:sz w:val="22"/>
                <w:szCs w:val="22"/>
              </w:rPr>
              <w:t>012793</w:t>
            </w:r>
          </w:p>
        </w:tc>
        <w:tc>
          <w:tcPr>
            <w:tcW w:w="1242" w:type="dxa"/>
          </w:tcPr>
          <w:p w14:paraId="1CDD5ED0" w14:textId="627C84B2" w:rsidR="00BE1815" w:rsidRDefault="005F29A6" w:rsidP="00BE1815">
            <w:pPr>
              <w:jc w:val="right"/>
            </w:pPr>
            <w:r>
              <w:t>165,00</w:t>
            </w:r>
          </w:p>
        </w:tc>
        <w:tc>
          <w:tcPr>
            <w:tcW w:w="1275" w:type="dxa"/>
          </w:tcPr>
          <w:p w14:paraId="738B0D6D" w14:textId="4C3345A0" w:rsidR="00BE1815" w:rsidRDefault="005F29A6" w:rsidP="00BE1815">
            <w:pPr>
              <w:jc w:val="right"/>
            </w:pPr>
            <w:r>
              <w:t>129,12</w:t>
            </w:r>
          </w:p>
        </w:tc>
      </w:tr>
      <w:tr w:rsidR="00BE1815" w:rsidRPr="00245AAF" w14:paraId="372228DF" w14:textId="77777777" w:rsidTr="003A210F">
        <w:trPr>
          <w:trHeight w:val="270"/>
        </w:trPr>
        <w:tc>
          <w:tcPr>
            <w:tcW w:w="7797" w:type="dxa"/>
            <w:gridSpan w:val="6"/>
            <w:tcBorders>
              <w:top w:val="single" w:sz="4" w:space="0" w:color="auto"/>
              <w:bottom w:val="single" w:sz="4" w:space="0" w:color="auto"/>
              <w:right w:val="single" w:sz="4" w:space="0" w:color="auto"/>
            </w:tcBorders>
            <w:shd w:val="clear" w:color="auto" w:fill="auto"/>
            <w:vAlign w:val="center"/>
          </w:tcPr>
          <w:p w14:paraId="35B9A108" w14:textId="60EA2859" w:rsidR="00BE1815" w:rsidRPr="00245AAF" w:rsidRDefault="00BE1815" w:rsidP="00BE1815">
            <w:pPr>
              <w:jc w:val="right"/>
              <w:rPr>
                <w:sz w:val="22"/>
                <w:szCs w:val="22"/>
              </w:rPr>
            </w:pPr>
            <w:bookmarkStart w:id="4" w:name="_Hlk104886345"/>
            <w:r w:rsidRPr="00245AAF">
              <w:rPr>
                <w:sz w:val="22"/>
                <w:szCs w:val="22"/>
              </w:rPr>
              <w:t>Iš viso</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638B18" w14:textId="38F150F5" w:rsidR="00BE1815" w:rsidRPr="007067E7" w:rsidRDefault="007067E7" w:rsidP="00BE1815">
            <w:pPr>
              <w:jc w:val="right"/>
              <w:rPr>
                <w:sz w:val="20"/>
                <w:szCs w:val="20"/>
              </w:rPr>
            </w:pPr>
            <w:r w:rsidRPr="007067E7">
              <w:rPr>
                <w:sz w:val="20"/>
                <w:szCs w:val="20"/>
              </w:rPr>
              <w:t>1621354,19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BF3BB" w14:textId="493BB4A7" w:rsidR="00BE1815" w:rsidRPr="007067E7" w:rsidRDefault="007067E7" w:rsidP="00BE1815">
            <w:pPr>
              <w:jc w:val="right"/>
              <w:rPr>
                <w:sz w:val="20"/>
                <w:szCs w:val="20"/>
              </w:rPr>
            </w:pPr>
            <w:r w:rsidRPr="007067E7">
              <w:rPr>
                <w:sz w:val="20"/>
                <w:szCs w:val="20"/>
              </w:rPr>
              <w:t>289497,66</w:t>
            </w:r>
          </w:p>
        </w:tc>
      </w:tr>
    </w:tbl>
    <w:bookmarkEnd w:id="4"/>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770E9A9C" w:rsidR="001A15D4" w:rsidRPr="001A15D4" w:rsidRDefault="001A15D4" w:rsidP="001A15D4">
      <w:pPr>
        <w:jc w:val="center"/>
        <w:rPr>
          <w:b/>
          <w:lang w:eastAsia="lt-LT"/>
        </w:rPr>
      </w:pPr>
      <w:r w:rsidRPr="001A15D4">
        <w:rPr>
          <w:b/>
          <w:lang w:eastAsia="lt-LT"/>
        </w:rPr>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5" w:name="_Hlk511218725"/>
      <w:r w:rsidRPr="001A15D4">
        <w:t>A</w:t>
      </w:r>
      <w:bookmarkEnd w:id="5"/>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E166DCF" w14:textId="6BC55570" w:rsidR="001A15D4" w:rsidRPr="001A15D4" w:rsidRDefault="001A15D4" w:rsidP="001A15D4">
      <w:pPr>
        <w:spacing w:after="200" w:line="360" w:lineRule="auto"/>
        <w:ind w:left="360" w:firstLine="360"/>
        <w:jc w:val="both"/>
      </w:pPr>
      <w:r w:rsidRPr="001A15D4">
        <w:t>Lietuvos Respublikos vietos savivaldos įstatymo 6 straipsnio 3 ir 32 punktai, 1</w:t>
      </w:r>
      <w:r w:rsidR="00033395">
        <w:t>5</w:t>
      </w:r>
      <w:r w:rsidRPr="001A15D4">
        <w:t xml:space="preserve"> straipsnio 2 dali</w:t>
      </w:r>
      <w:r w:rsidR="00033395">
        <w:t>e</w:t>
      </w:r>
      <w:r w:rsidRPr="001A15D4">
        <w:t xml:space="preserve">s </w:t>
      </w:r>
      <w:r w:rsidR="00033395">
        <w:t>19</w:t>
      </w:r>
      <w:r w:rsidRPr="001A15D4">
        <w:t xml:space="preserve"> punkta</w:t>
      </w:r>
      <w:r w:rsidR="00965823">
        <w:t>s</w:t>
      </w:r>
      <w:r w:rsidRPr="001A15D4">
        <w:t>,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4A1E68E0" w:rsidR="001A15D4" w:rsidRPr="00952B05" w:rsidRDefault="001A15D4" w:rsidP="001A15D4">
      <w:pPr>
        <w:spacing w:line="360" w:lineRule="auto"/>
        <w:ind w:left="567" w:firstLine="153"/>
        <w:jc w:val="both"/>
      </w:pPr>
      <w:r w:rsidRPr="00952B05">
        <w:t>Vadovaujantis Valstybės turto perėmimo savivaldybių nuosavybėn įstatymo 4 straipsnio 1 dalimi, sprendimo projektas 202</w:t>
      </w:r>
      <w:r w:rsidR="00175F19" w:rsidRPr="00952B05">
        <w:t>3</w:t>
      </w:r>
      <w:r w:rsidRPr="00952B05">
        <w:t xml:space="preserve"> m. </w:t>
      </w:r>
      <w:r w:rsidR="00952B05" w:rsidRPr="00952B05">
        <w:t>gegužės 15</w:t>
      </w:r>
      <w:r w:rsidRPr="00952B05">
        <w:t xml:space="preserve"> d. buvo paskelbtas viešai Savivaldybės interneto svetainėje (</w:t>
      </w:r>
      <w:hyperlink r:id="rId9" w:history="1">
        <w:r w:rsidRPr="00952B05">
          <w:rPr>
            <w:u w:val="single"/>
          </w:rPr>
          <w:t>www.anyksciai.lt/turinys/turto-pardavimas-nuoma-ir-panauda/5658</w:t>
        </w:r>
      </w:hyperlink>
      <w:r w:rsidRPr="00952B05">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DA05D0">
      <w:pgSz w:w="12240" w:h="15840" w:code="1"/>
      <w:pgMar w:top="993"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A621" w14:textId="77777777" w:rsidR="00FD4815" w:rsidRDefault="00FD4815" w:rsidP="00B16ED7">
      <w:r>
        <w:separator/>
      </w:r>
    </w:p>
  </w:endnote>
  <w:endnote w:type="continuationSeparator" w:id="0">
    <w:p w14:paraId="37F61498" w14:textId="77777777" w:rsidR="00FD4815" w:rsidRDefault="00FD4815"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71AE" w14:textId="77777777" w:rsidR="00FD4815" w:rsidRDefault="00FD4815" w:rsidP="00B16ED7">
      <w:r>
        <w:separator/>
      </w:r>
    </w:p>
  </w:footnote>
  <w:footnote w:type="continuationSeparator" w:id="0">
    <w:p w14:paraId="239ABDA8" w14:textId="77777777" w:rsidR="00FD4815" w:rsidRDefault="00FD4815"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6BE7"/>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0C3"/>
    <w:rsid w:val="000E12AC"/>
    <w:rsid w:val="000E4951"/>
    <w:rsid w:val="000E4CBE"/>
    <w:rsid w:val="000E5E35"/>
    <w:rsid w:val="000F3E9F"/>
    <w:rsid w:val="000F5A7C"/>
    <w:rsid w:val="001001AD"/>
    <w:rsid w:val="001027F0"/>
    <w:rsid w:val="00103CC1"/>
    <w:rsid w:val="00104BAC"/>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29CA"/>
    <w:rsid w:val="00153513"/>
    <w:rsid w:val="00153F8A"/>
    <w:rsid w:val="001545A2"/>
    <w:rsid w:val="001563A8"/>
    <w:rsid w:val="00156550"/>
    <w:rsid w:val="00156D0C"/>
    <w:rsid w:val="001605A0"/>
    <w:rsid w:val="0016066A"/>
    <w:rsid w:val="00162684"/>
    <w:rsid w:val="00162ABB"/>
    <w:rsid w:val="0016425E"/>
    <w:rsid w:val="00165130"/>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7B56"/>
    <w:rsid w:val="0034196D"/>
    <w:rsid w:val="00341A52"/>
    <w:rsid w:val="003431B5"/>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C53"/>
    <w:rsid w:val="003B781D"/>
    <w:rsid w:val="003C097F"/>
    <w:rsid w:val="003C1299"/>
    <w:rsid w:val="003C18EC"/>
    <w:rsid w:val="003C1981"/>
    <w:rsid w:val="003C22A1"/>
    <w:rsid w:val="003C2356"/>
    <w:rsid w:val="003C3399"/>
    <w:rsid w:val="003C67DD"/>
    <w:rsid w:val="003D0A70"/>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5AE8"/>
    <w:rsid w:val="004A6F25"/>
    <w:rsid w:val="004A725C"/>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6490"/>
    <w:rsid w:val="004E268A"/>
    <w:rsid w:val="004E29F3"/>
    <w:rsid w:val="004E40FC"/>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C1C"/>
    <w:rsid w:val="00626E42"/>
    <w:rsid w:val="00627A8D"/>
    <w:rsid w:val="006307B0"/>
    <w:rsid w:val="0063435D"/>
    <w:rsid w:val="0063706B"/>
    <w:rsid w:val="0064010F"/>
    <w:rsid w:val="0064051B"/>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679CF"/>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68A"/>
    <w:rsid w:val="006D0B90"/>
    <w:rsid w:val="006D0C6D"/>
    <w:rsid w:val="006D1852"/>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893"/>
    <w:rsid w:val="00705A2B"/>
    <w:rsid w:val="007067E7"/>
    <w:rsid w:val="00707213"/>
    <w:rsid w:val="00707F1D"/>
    <w:rsid w:val="007100A3"/>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7ADC"/>
    <w:rsid w:val="00780756"/>
    <w:rsid w:val="00782506"/>
    <w:rsid w:val="007832BD"/>
    <w:rsid w:val="0078650D"/>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9DB"/>
    <w:rsid w:val="009003D9"/>
    <w:rsid w:val="00901249"/>
    <w:rsid w:val="0090131F"/>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415B5"/>
    <w:rsid w:val="00A4169D"/>
    <w:rsid w:val="00A422B6"/>
    <w:rsid w:val="00A43A1D"/>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1287"/>
    <w:rsid w:val="00BD3773"/>
    <w:rsid w:val="00BD4917"/>
    <w:rsid w:val="00BD58E6"/>
    <w:rsid w:val="00BD7F0E"/>
    <w:rsid w:val="00BE0C9E"/>
    <w:rsid w:val="00BE106E"/>
    <w:rsid w:val="00BE1815"/>
    <w:rsid w:val="00BE1B03"/>
    <w:rsid w:val="00BE2C2E"/>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6042"/>
    <w:rsid w:val="00C41017"/>
    <w:rsid w:val="00C41F81"/>
    <w:rsid w:val="00C4268F"/>
    <w:rsid w:val="00C428AB"/>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04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EF"/>
    <w:rsid w:val="00CB2EA6"/>
    <w:rsid w:val="00CB5BFA"/>
    <w:rsid w:val="00CB64FF"/>
    <w:rsid w:val="00CC1D55"/>
    <w:rsid w:val="00CC2EEC"/>
    <w:rsid w:val="00CC2FBA"/>
    <w:rsid w:val="00CC3088"/>
    <w:rsid w:val="00CC5755"/>
    <w:rsid w:val="00CC7549"/>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9DD"/>
    <w:rsid w:val="00DD0319"/>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E4EE3"/>
    <w:rsid w:val="00EE60AC"/>
    <w:rsid w:val="00EF09B9"/>
    <w:rsid w:val="00EF24AC"/>
    <w:rsid w:val="00EF2AE4"/>
    <w:rsid w:val="00EF37CF"/>
    <w:rsid w:val="00EF51BB"/>
    <w:rsid w:val="00EF5737"/>
    <w:rsid w:val="00EF7EE0"/>
    <w:rsid w:val="00F01876"/>
    <w:rsid w:val="00F020E8"/>
    <w:rsid w:val="00F022F9"/>
    <w:rsid w:val="00F043B0"/>
    <w:rsid w:val="00F04F81"/>
    <w:rsid w:val="00F075BC"/>
    <w:rsid w:val="00F079E7"/>
    <w:rsid w:val="00F10EDA"/>
    <w:rsid w:val="00F1199F"/>
    <w:rsid w:val="00F1233D"/>
    <w:rsid w:val="00F12EE9"/>
    <w:rsid w:val="00F13F32"/>
    <w:rsid w:val="00F144E1"/>
    <w:rsid w:val="00F17082"/>
    <w:rsid w:val="00F201FA"/>
    <w:rsid w:val="00F2021A"/>
    <w:rsid w:val="00F2041E"/>
    <w:rsid w:val="00F20BB0"/>
    <w:rsid w:val="00F20E37"/>
    <w:rsid w:val="00F20F5E"/>
    <w:rsid w:val="00F215C2"/>
    <w:rsid w:val="00F219DE"/>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4162"/>
    <w:rsid w:val="00FC578A"/>
    <w:rsid w:val="00FC6997"/>
    <w:rsid w:val="00FD2FFC"/>
    <w:rsid w:val="00FD4815"/>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10</Pages>
  <Words>9968</Words>
  <Characters>5682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15619</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2023-03-16T12:29:00Z</cp:lastPrinted>
  <dcterms:created xsi:type="dcterms:W3CDTF">2023-06-22T12:19:00Z</dcterms:created>
  <dcterms:modified xsi:type="dcterms:W3CDTF">2023-06-22T12:19:00Z</dcterms:modified>
  <cp:category>SPRENDIMAS</cp:category>
</cp:coreProperties>
</file>